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54B" w:rsidRPr="00BC035C" w:rsidRDefault="001B254B" w:rsidP="00AE47DD">
      <w:pPr>
        <w:jc w:val="right"/>
        <w:rPr>
          <w:bCs/>
          <w:color w:val="000000"/>
          <w:sz w:val="28"/>
          <w:szCs w:val="28"/>
        </w:rPr>
      </w:pPr>
      <w:r w:rsidRPr="00BC035C">
        <w:rPr>
          <w:bCs/>
          <w:color w:val="000000"/>
          <w:sz w:val="28"/>
          <w:szCs w:val="28"/>
        </w:rPr>
        <w:t>Приложение №</w:t>
      </w:r>
      <w:r w:rsidR="009A2A34" w:rsidRPr="00BC035C">
        <w:rPr>
          <w:bCs/>
          <w:color w:val="000000"/>
          <w:sz w:val="28"/>
          <w:szCs w:val="28"/>
        </w:rPr>
        <w:t>9</w:t>
      </w:r>
    </w:p>
    <w:p w:rsidR="001B254B" w:rsidRPr="00BC035C" w:rsidRDefault="001B254B" w:rsidP="00AE47DD">
      <w:pPr>
        <w:jc w:val="right"/>
        <w:rPr>
          <w:bCs/>
          <w:color w:val="000000"/>
          <w:sz w:val="28"/>
          <w:szCs w:val="28"/>
        </w:rPr>
      </w:pPr>
      <w:r w:rsidRPr="00BC035C">
        <w:rPr>
          <w:bCs/>
          <w:color w:val="000000"/>
          <w:sz w:val="28"/>
          <w:szCs w:val="28"/>
        </w:rPr>
        <w:t xml:space="preserve">к решению </w:t>
      </w:r>
      <w:proofErr w:type="spellStart"/>
      <w:r w:rsidRPr="00BC035C">
        <w:rPr>
          <w:bCs/>
          <w:color w:val="000000"/>
          <w:sz w:val="28"/>
          <w:szCs w:val="28"/>
        </w:rPr>
        <w:t>Духовщинского</w:t>
      </w:r>
      <w:proofErr w:type="spellEnd"/>
      <w:r w:rsidRPr="00BC035C">
        <w:rPr>
          <w:bCs/>
          <w:color w:val="000000"/>
          <w:sz w:val="28"/>
          <w:szCs w:val="28"/>
        </w:rPr>
        <w:t xml:space="preserve"> </w:t>
      </w:r>
    </w:p>
    <w:p w:rsidR="001B254B" w:rsidRPr="00BC035C" w:rsidRDefault="001B254B" w:rsidP="00AE47DD">
      <w:pPr>
        <w:jc w:val="right"/>
        <w:rPr>
          <w:bCs/>
          <w:color w:val="000000"/>
          <w:sz w:val="28"/>
          <w:szCs w:val="28"/>
        </w:rPr>
      </w:pPr>
      <w:r w:rsidRPr="00BC035C">
        <w:rPr>
          <w:bCs/>
          <w:color w:val="000000"/>
          <w:sz w:val="28"/>
          <w:szCs w:val="28"/>
        </w:rPr>
        <w:t xml:space="preserve">               районного Совета депутатов</w:t>
      </w:r>
    </w:p>
    <w:p w:rsidR="001B254B" w:rsidRPr="00BC035C" w:rsidRDefault="001B254B" w:rsidP="00AE47DD">
      <w:pPr>
        <w:jc w:val="right"/>
        <w:rPr>
          <w:bCs/>
          <w:color w:val="000000"/>
          <w:sz w:val="28"/>
          <w:szCs w:val="28"/>
        </w:rPr>
      </w:pPr>
      <w:r w:rsidRPr="00BC035C">
        <w:rPr>
          <w:bCs/>
          <w:color w:val="000000"/>
          <w:sz w:val="28"/>
          <w:szCs w:val="28"/>
        </w:rPr>
        <w:t>от</w:t>
      </w:r>
      <w:r w:rsidR="00AE47DD">
        <w:rPr>
          <w:bCs/>
          <w:color w:val="000000"/>
          <w:sz w:val="28"/>
          <w:szCs w:val="28"/>
        </w:rPr>
        <w:t xml:space="preserve"> </w:t>
      </w:r>
      <w:r w:rsidR="00DB1128">
        <w:rPr>
          <w:bCs/>
          <w:color w:val="000000"/>
          <w:sz w:val="28"/>
          <w:szCs w:val="28"/>
        </w:rPr>
        <w:t xml:space="preserve"> </w:t>
      </w:r>
      <w:r w:rsidRPr="00BC035C">
        <w:rPr>
          <w:bCs/>
          <w:color w:val="000000"/>
          <w:sz w:val="28"/>
          <w:szCs w:val="28"/>
        </w:rPr>
        <w:t>201</w:t>
      </w:r>
      <w:r w:rsidR="00DB1128">
        <w:rPr>
          <w:bCs/>
          <w:color w:val="000000"/>
          <w:sz w:val="28"/>
          <w:szCs w:val="28"/>
        </w:rPr>
        <w:t>8</w:t>
      </w:r>
      <w:r w:rsidRPr="00BC035C">
        <w:rPr>
          <w:bCs/>
          <w:color w:val="000000"/>
          <w:sz w:val="28"/>
          <w:szCs w:val="28"/>
        </w:rPr>
        <w:t>г</w:t>
      </w:r>
      <w:r w:rsidR="008834E8">
        <w:rPr>
          <w:bCs/>
          <w:color w:val="000000"/>
          <w:sz w:val="28"/>
          <w:szCs w:val="28"/>
        </w:rPr>
        <w:t>ода</w:t>
      </w:r>
      <w:bookmarkStart w:id="0" w:name="_GoBack"/>
      <w:bookmarkEnd w:id="0"/>
      <w:r w:rsidR="00FF7E55">
        <w:rPr>
          <w:bCs/>
          <w:color w:val="000000"/>
          <w:sz w:val="28"/>
          <w:szCs w:val="28"/>
        </w:rPr>
        <w:t xml:space="preserve"> </w:t>
      </w:r>
      <w:r w:rsidR="00FA5A2A" w:rsidRPr="00BC035C">
        <w:rPr>
          <w:bCs/>
          <w:color w:val="000000"/>
          <w:sz w:val="28"/>
          <w:szCs w:val="28"/>
        </w:rPr>
        <w:t>№</w:t>
      </w:r>
      <w:r w:rsidR="00AE47DD">
        <w:rPr>
          <w:bCs/>
          <w:color w:val="000000"/>
          <w:sz w:val="28"/>
          <w:szCs w:val="28"/>
        </w:rPr>
        <w:t xml:space="preserve"> </w:t>
      </w:r>
    </w:p>
    <w:p w:rsidR="009B0ED7" w:rsidRPr="00BC035C" w:rsidRDefault="009B0ED7" w:rsidP="009B0ED7">
      <w:pPr>
        <w:pStyle w:val="a9"/>
        <w:jc w:val="right"/>
      </w:pPr>
    </w:p>
    <w:p w:rsidR="00E37A5B" w:rsidRPr="00BC035C" w:rsidRDefault="00E37A5B" w:rsidP="0053204C">
      <w:pPr>
        <w:ind w:right="279"/>
        <w:jc w:val="center"/>
        <w:rPr>
          <w:b/>
          <w:bCs/>
          <w:sz w:val="28"/>
          <w:szCs w:val="28"/>
        </w:rPr>
      </w:pPr>
    </w:p>
    <w:p w:rsidR="00B603D6" w:rsidRPr="00BC035C" w:rsidRDefault="00B603D6" w:rsidP="00B603D6">
      <w:pPr>
        <w:jc w:val="center"/>
        <w:rPr>
          <w:b/>
          <w:bCs/>
          <w:sz w:val="28"/>
          <w:szCs w:val="28"/>
        </w:rPr>
      </w:pPr>
      <w:r w:rsidRPr="00BC035C">
        <w:rPr>
          <w:b/>
          <w:bCs/>
          <w:sz w:val="28"/>
          <w:szCs w:val="28"/>
        </w:rPr>
        <w:t>Прогнозируемые безвозмездные поступления</w:t>
      </w:r>
    </w:p>
    <w:p w:rsidR="00B603D6" w:rsidRPr="00BC035C" w:rsidRDefault="00B603D6" w:rsidP="00B603D6">
      <w:pPr>
        <w:jc w:val="center"/>
        <w:rPr>
          <w:b/>
          <w:bCs/>
          <w:sz w:val="28"/>
          <w:szCs w:val="28"/>
        </w:rPr>
      </w:pPr>
      <w:r w:rsidRPr="00BC035C">
        <w:rPr>
          <w:b/>
          <w:bCs/>
          <w:sz w:val="28"/>
          <w:szCs w:val="28"/>
        </w:rPr>
        <w:t xml:space="preserve"> в   бюджет   муниципального  образования </w:t>
      </w:r>
    </w:p>
    <w:p w:rsidR="00176CEC" w:rsidRPr="00BC035C" w:rsidRDefault="00B603D6" w:rsidP="00176CEC">
      <w:pPr>
        <w:ind w:right="279"/>
        <w:jc w:val="center"/>
        <w:rPr>
          <w:b/>
          <w:bCs/>
          <w:sz w:val="28"/>
          <w:szCs w:val="28"/>
        </w:rPr>
      </w:pPr>
      <w:r w:rsidRPr="00BC035C">
        <w:rPr>
          <w:b/>
          <w:bCs/>
          <w:sz w:val="28"/>
          <w:szCs w:val="28"/>
        </w:rPr>
        <w:t xml:space="preserve">             «</w:t>
      </w:r>
      <w:proofErr w:type="spellStart"/>
      <w:r w:rsidRPr="00BC035C">
        <w:rPr>
          <w:b/>
          <w:bCs/>
          <w:sz w:val="28"/>
          <w:szCs w:val="28"/>
        </w:rPr>
        <w:t>Духовщинский</w:t>
      </w:r>
      <w:proofErr w:type="spellEnd"/>
      <w:r w:rsidRPr="00BC035C">
        <w:rPr>
          <w:b/>
          <w:bCs/>
          <w:sz w:val="28"/>
          <w:szCs w:val="28"/>
        </w:rPr>
        <w:t xml:space="preserve">  район» Смоленской области                                                                                  </w:t>
      </w:r>
      <w:r w:rsidR="00176CEC" w:rsidRPr="00BC035C">
        <w:rPr>
          <w:b/>
          <w:bCs/>
          <w:sz w:val="28"/>
          <w:szCs w:val="28"/>
        </w:rPr>
        <w:t>на   плановый период 20</w:t>
      </w:r>
      <w:r w:rsidR="00967288">
        <w:rPr>
          <w:b/>
          <w:bCs/>
          <w:sz w:val="28"/>
          <w:szCs w:val="28"/>
        </w:rPr>
        <w:t>20</w:t>
      </w:r>
      <w:r w:rsidR="00176CEC" w:rsidRPr="00BC035C">
        <w:rPr>
          <w:b/>
          <w:bCs/>
          <w:sz w:val="28"/>
          <w:szCs w:val="28"/>
        </w:rPr>
        <w:t xml:space="preserve"> и 20</w:t>
      </w:r>
      <w:r w:rsidR="00F30C9F">
        <w:rPr>
          <w:b/>
          <w:bCs/>
          <w:sz w:val="28"/>
          <w:szCs w:val="28"/>
        </w:rPr>
        <w:t>2</w:t>
      </w:r>
      <w:r w:rsidR="00967288">
        <w:rPr>
          <w:b/>
          <w:bCs/>
          <w:sz w:val="28"/>
          <w:szCs w:val="28"/>
        </w:rPr>
        <w:t>1</w:t>
      </w:r>
      <w:r w:rsidR="00176CEC" w:rsidRPr="00BC035C">
        <w:rPr>
          <w:b/>
          <w:bCs/>
          <w:sz w:val="28"/>
          <w:szCs w:val="28"/>
        </w:rPr>
        <w:t xml:space="preserve"> годов</w:t>
      </w:r>
    </w:p>
    <w:p w:rsidR="0053204C" w:rsidRPr="00C6587E" w:rsidRDefault="0053204C" w:rsidP="00176CEC">
      <w:pPr>
        <w:jc w:val="right"/>
        <w:rPr>
          <w:sz w:val="24"/>
          <w:szCs w:val="24"/>
        </w:rPr>
      </w:pPr>
      <w:r w:rsidRPr="00C6587E">
        <w:rPr>
          <w:sz w:val="24"/>
          <w:szCs w:val="24"/>
        </w:rPr>
        <w:t>(тыс. рублей)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556"/>
        <w:gridCol w:w="4957"/>
        <w:gridCol w:w="1418"/>
        <w:gridCol w:w="1417"/>
      </w:tblGrid>
      <w:tr w:rsidR="002A4C38" w:rsidRPr="00C6587E" w:rsidTr="0036037F">
        <w:trPr>
          <w:trHeight w:val="543"/>
        </w:trPr>
        <w:tc>
          <w:tcPr>
            <w:tcW w:w="2556" w:type="dxa"/>
            <w:vMerge w:val="restart"/>
            <w:vAlign w:val="center"/>
          </w:tcPr>
          <w:p w:rsidR="002A4C38" w:rsidRPr="00C6587E" w:rsidRDefault="002A4C38" w:rsidP="0053204C">
            <w:pPr>
              <w:jc w:val="center"/>
              <w:rPr>
                <w:b/>
                <w:bCs/>
                <w:sz w:val="24"/>
                <w:szCs w:val="24"/>
              </w:rPr>
            </w:pPr>
            <w:r w:rsidRPr="00C6587E">
              <w:rPr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4957" w:type="dxa"/>
            <w:vMerge w:val="restart"/>
            <w:vAlign w:val="center"/>
          </w:tcPr>
          <w:p w:rsidR="002A4C38" w:rsidRPr="00C6587E" w:rsidRDefault="002A4C38" w:rsidP="0053204C">
            <w:pPr>
              <w:jc w:val="center"/>
              <w:rPr>
                <w:b/>
                <w:bCs/>
                <w:sz w:val="24"/>
                <w:szCs w:val="24"/>
              </w:rPr>
            </w:pPr>
            <w:r w:rsidRPr="00C6587E">
              <w:rPr>
                <w:b/>
                <w:bCs/>
                <w:sz w:val="24"/>
                <w:szCs w:val="24"/>
              </w:rPr>
              <w:t>Наименование кода дохода</w:t>
            </w:r>
          </w:p>
          <w:p w:rsidR="002A4C38" w:rsidRPr="00C6587E" w:rsidRDefault="002A4C38" w:rsidP="0053204C">
            <w:pPr>
              <w:jc w:val="center"/>
              <w:rPr>
                <w:b/>
                <w:bCs/>
                <w:sz w:val="24"/>
                <w:szCs w:val="24"/>
              </w:rPr>
            </w:pPr>
            <w:r w:rsidRPr="00C6587E">
              <w:rPr>
                <w:b/>
                <w:bCs/>
                <w:sz w:val="24"/>
                <w:szCs w:val="24"/>
              </w:rPr>
              <w:t>бюджета</w:t>
            </w:r>
          </w:p>
        </w:tc>
        <w:tc>
          <w:tcPr>
            <w:tcW w:w="2835" w:type="dxa"/>
            <w:gridSpan w:val="2"/>
            <w:vAlign w:val="center"/>
          </w:tcPr>
          <w:p w:rsidR="002A4C38" w:rsidRPr="00C6587E" w:rsidRDefault="002A4C38" w:rsidP="0053204C">
            <w:pPr>
              <w:jc w:val="center"/>
              <w:rPr>
                <w:b/>
                <w:bCs/>
                <w:sz w:val="24"/>
                <w:szCs w:val="24"/>
              </w:rPr>
            </w:pPr>
            <w:r w:rsidRPr="00C6587E">
              <w:rPr>
                <w:b/>
                <w:bCs/>
                <w:sz w:val="24"/>
                <w:szCs w:val="24"/>
              </w:rPr>
              <w:t>Сумма</w:t>
            </w:r>
          </w:p>
        </w:tc>
      </w:tr>
      <w:tr w:rsidR="002A4C38" w:rsidRPr="00C6587E" w:rsidTr="0036037F">
        <w:trPr>
          <w:trHeight w:val="299"/>
        </w:trPr>
        <w:tc>
          <w:tcPr>
            <w:tcW w:w="2556" w:type="dxa"/>
            <w:vMerge/>
            <w:vAlign w:val="center"/>
          </w:tcPr>
          <w:p w:rsidR="002A4C38" w:rsidRPr="00C6587E" w:rsidRDefault="002A4C38" w:rsidP="0053204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957" w:type="dxa"/>
            <w:vMerge/>
            <w:vAlign w:val="center"/>
          </w:tcPr>
          <w:p w:rsidR="002A4C38" w:rsidRPr="00C6587E" w:rsidRDefault="002A4C38" w:rsidP="0053204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2A4C38" w:rsidRPr="00C6587E" w:rsidRDefault="00262B1F" w:rsidP="00494B5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</w:t>
            </w:r>
            <w:r w:rsidR="00494B51">
              <w:rPr>
                <w:b/>
                <w:bCs/>
                <w:sz w:val="24"/>
                <w:szCs w:val="24"/>
              </w:rPr>
              <w:t>20</w:t>
            </w:r>
            <w:r>
              <w:rPr>
                <w:b/>
                <w:bCs/>
                <w:sz w:val="24"/>
                <w:szCs w:val="24"/>
              </w:rPr>
              <w:t>год</w:t>
            </w:r>
          </w:p>
        </w:tc>
        <w:tc>
          <w:tcPr>
            <w:tcW w:w="1417" w:type="dxa"/>
            <w:vAlign w:val="center"/>
          </w:tcPr>
          <w:p w:rsidR="002A4C38" w:rsidRPr="00C6587E" w:rsidRDefault="00262B1F" w:rsidP="00494B5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</w:t>
            </w:r>
            <w:r w:rsidR="00F30C9F">
              <w:rPr>
                <w:b/>
                <w:bCs/>
                <w:sz w:val="24"/>
                <w:szCs w:val="24"/>
              </w:rPr>
              <w:t>2</w:t>
            </w:r>
            <w:r w:rsidR="00494B51">
              <w:rPr>
                <w:b/>
                <w:bCs/>
                <w:sz w:val="24"/>
                <w:szCs w:val="24"/>
              </w:rPr>
              <w:t>1</w:t>
            </w:r>
            <w:r>
              <w:rPr>
                <w:b/>
                <w:bCs/>
                <w:sz w:val="24"/>
                <w:szCs w:val="24"/>
              </w:rPr>
              <w:t>год</w:t>
            </w:r>
          </w:p>
        </w:tc>
      </w:tr>
      <w:tr w:rsidR="002A4C38" w:rsidRPr="00C6587E" w:rsidTr="0036037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90"/>
          <w:tblHeader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38" w:rsidRPr="00C6587E" w:rsidRDefault="002A4C38" w:rsidP="0053204C">
            <w:pPr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1</w:t>
            </w:r>
          </w:p>
        </w:tc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C38" w:rsidRPr="00C6587E" w:rsidRDefault="002A4C38" w:rsidP="0053204C">
            <w:pPr>
              <w:ind w:right="-108"/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C38" w:rsidRPr="00C6587E" w:rsidRDefault="00262B1F" w:rsidP="0053204C">
            <w:pPr>
              <w:ind w:left="-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C38" w:rsidRPr="00C6587E" w:rsidRDefault="00262B1F" w:rsidP="002A4C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2A4C38" w:rsidRPr="00C6587E" w:rsidTr="0036037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95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38" w:rsidRPr="00C6587E" w:rsidRDefault="002A4C38" w:rsidP="0053204C">
            <w:pPr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2 00 00000 00 0000 000</w:t>
            </w:r>
          </w:p>
        </w:tc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A4C38" w:rsidRPr="00C6587E" w:rsidRDefault="002A4C38" w:rsidP="0053204C">
            <w:pPr>
              <w:jc w:val="both"/>
              <w:rPr>
                <w:b/>
                <w:bCs/>
                <w:sz w:val="24"/>
                <w:szCs w:val="24"/>
              </w:rPr>
            </w:pPr>
            <w:r w:rsidRPr="00C6587E">
              <w:rPr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4C38" w:rsidRPr="00A439E8" w:rsidRDefault="00575F31" w:rsidP="00C425E9">
            <w:pPr>
              <w:ind w:left="-51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238 427,4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4C38" w:rsidRPr="00A439E8" w:rsidRDefault="00575F31" w:rsidP="00690BF7">
            <w:pPr>
              <w:ind w:left="-51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219 487,0</w:t>
            </w:r>
          </w:p>
        </w:tc>
      </w:tr>
      <w:tr w:rsidR="00B66AFD" w:rsidRPr="00C6587E" w:rsidTr="0036037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FD" w:rsidRPr="00C6587E" w:rsidRDefault="00B66AFD" w:rsidP="0053204C">
            <w:pPr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2 02 00000 00 0000 000</w:t>
            </w:r>
          </w:p>
        </w:tc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FD" w:rsidRPr="00C6587E" w:rsidRDefault="00B66AFD" w:rsidP="0053204C">
            <w:pPr>
              <w:jc w:val="both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6AFD" w:rsidRPr="00A439E8" w:rsidRDefault="00B66AFD" w:rsidP="00C14EBE">
            <w:pPr>
              <w:ind w:left="-51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238 427,4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6AFD" w:rsidRPr="00A439E8" w:rsidRDefault="00B66AFD" w:rsidP="00C14EBE">
            <w:pPr>
              <w:ind w:left="-51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219 487,0</w:t>
            </w:r>
          </w:p>
        </w:tc>
      </w:tr>
      <w:tr w:rsidR="00135F3C" w:rsidRPr="00C6587E" w:rsidTr="0036037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647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F3C" w:rsidRPr="00C6587E" w:rsidRDefault="00135F3C" w:rsidP="00C30F18">
            <w:pPr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2 02 1</w:t>
            </w:r>
            <w:r>
              <w:rPr>
                <w:sz w:val="24"/>
                <w:szCs w:val="24"/>
              </w:rPr>
              <w:t>5</w:t>
            </w:r>
            <w:r w:rsidRPr="00C6587E">
              <w:rPr>
                <w:sz w:val="24"/>
                <w:szCs w:val="24"/>
              </w:rPr>
              <w:t>000 00 0000 </w:t>
            </w:r>
            <w:r>
              <w:rPr>
                <w:sz w:val="24"/>
                <w:szCs w:val="24"/>
              </w:rPr>
              <w:t>150</w:t>
            </w:r>
          </w:p>
        </w:tc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5F3C" w:rsidRPr="00C6587E" w:rsidRDefault="00135F3C" w:rsidP="000453C2">
            <w:pPr>
              <w:jc w:val="both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35F3C" w:rsidRPr="00F57354" w:rsidRDefault="00135F3C" w:rsidP="009771A2">
            <w:pPr>
              <w:ind w:left="-51"/>
              <w:jc w:val="right"/>
              <w:rPr>
                <w:b/>
                <w:sz w:val="24"/>
                <w:szCs w:val="24"/>
              </w:rPr>
            </w:pPr>
            <w:r w:rsidRPr="00F57354">
              <w:rPr>
                <w:b/>
                <w:sz w:val="24"/>
                <w:szCs w:val="24"/>
              </w:rPr>
              <w:t>87 501,0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35F3C" w:rsidRPr="00593953" w:rsidRDefault="002928EF" w:rsidP="002928EF">
            <w:pPr>
              <w:ind w:left="-51"/>
              <w:jc w:val="right"/>
              <w:rPr>
                <w:b/>
                <w:sz w:val="24"/>
                <w:szCs w:val="24"/>
              </w:rPr>
            </w:pPr>
            <w:r w:rsidRPr="00593953">
              <w:rPr>
                <w:b/>
                <w:sz w:val="24"/>
                <w:szCs w:val="24"/>
              </w:rPr>
              <w:t>7</w:t>
            </w:r>
            <w:r w:rsidR="00135F3C" w:rsidRPr="00593953">
              <w:rPr>
                <w:b/>
                <w:sz w:val="24"/>
                <w:szCs w:val="24"/>
              </w:rPr>
              <w:t>7 51</w:t>
            </w:r>
            <w:r w:rsidRPr="00593953">
              <w:rPr>
                <w:b/>
                <w:sz w:val="24"/>
                <w:szCs w:val="24"/>
              </w:rPr>
              <w:t>8</w:t>
            </w:r>
            <w:r w:rsidR="00135F3C" w:rsidRPr="00593953">
              <w:rPr>
                <w:b/>
                <w:sz w:val="24"/>
                <w:szCs w:val="24"/>
              </w:rPr>
              <w:t>,0</w:t>
            </w:r>
          </w:p>
        </w:tc>
      </w:tr>
      <w:tr w:rsidR="00135F3C" w:rsidRPr="00C6587E" w:rsidTr="0036037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F3C" w:rsidRPr="00C6587E" w:rsidRDefault="00135F3C" w:rsidP="00C30F18">
            <w:pPr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2 02 1</w:t>
            </w:r>
            <w:r>
              <w:rPr>
                <w:sz w:val="24"/>
                <w:szCs w:val="24"/>
              </w:rPr>
              <w:t>5</w:t>
            </w:r>
            <w:r w:rsidRPr="00C6587E">
              <w:rPr>
                <w:sz w:val="24"/>
                <w:szCs w:val="24"/>
              </w:rPr>
              <w:t>001 00 0000 </w:t>
            </w:r>
            <w:r>
              <w:rPr>
                <w:sz w:val="24"/>
                <w:szCs w:val="24"/>
              </w:rPr>
              <w:t>150</w:t>
            </w:r>
          </w:p>
        </w:tc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5F3C" w:rsidRPr="00C6587E" w:rsidRDefault="00135F3C" w:rsidP="0053204C">
            <w:pPr>
              <w:jc w:val="both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Дотации на выравнивание бюджетной обеспеченности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35F3C" w:rsidRPr="00C6587E" w:rsidRDefault="00135F3C" w:rsidP="009771A2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87 501,0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35F3C" w:rsidRPr="00C6587E" w:rsidRDefault="002928EF" w:rsidP="002928EF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135F3C">
              <w:rPr>
                <w:sz w:val="24"/>
                <w:szCs w:val="24"/>
              </w:rPr>
              <w:t>7 51</w:t>
            </w:r>
            <w:r>
              <w:rPr>
                <w:sz w:val="24"/>
                <w:szCs w:val="24"/>
              </w:rPr>
              <w:t>8</w:t>
            </w:r>
            <w:r w:rsidR="00135F3C">
              <w:rPr>
                <w:sz w:val="24"/>
                <w:szCs w:val="24"/>
              </w:rPr>
              <w:t>,0</w:t>
            </w:r>
          </w:p>
        </w:tc>
      </w:tr>
      <w:tr w:rsidR="00B35F05" w:rsidRPr="00C6587E" w:rsidTr="0036037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F05" w:rsidRPr="00DE56AA" w:rsidRDefault="00B35F05" w:rsidP="00C30F18">
            <w:pPr>
              <w:jc w:val="center"/>
              <w:rPr>
                <w:sz w:val="24"/>
                <w:szCs w:val="24"/>
              </w:rPr>
            </w:pPr>
            <w:r w:rsidRPr="00DE56AA">
              <w:rPr>
                <w:sz w:val="24"/>
                <w:szCs w:val="24"/>
              </w:rPr>
              <w:t xml:space="preserve">2 02 15001 05 0000 </w:t>
            </w:r>
            <w:r w:rsidR="00967288">
              <w:rPr>
                <w:sz w:val="24"/>
                <w:szCs w:val="24"/>
              </w:rPr>
              <w:t>150</w:t>
            </w:r>
          </w:p>
        </w:tc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5F05" w:rsidRPr="00DE56AA" w:rsidRDefault="00B35F05">
            <w:pPr>
              <w:jc w:val="both"/>
              <w:rPr>
                <w:sz w:val="24"/>
                <w:szCs w:val="24"/>
              </w:rPr>
            </w:pPr>
            <w:r w:rsidRPr="00DE56AA">
              <w:rPr>
                <w:sz w:val="24"/>
                <w:szCs w:val="24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5F05" w:rsidRPr="00C6587E" w:rsidRDefault="00A439E8" w:rsidP="009771A2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87 501,0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5F05" w:rsidRPr="00C6587E" w:rsidRDefault="002928EF" w:rsidP="002928EF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A439E8">
              <w:rPr>
                <w:sz w:val="24"/>
                <w:szCs w:val="24"/>
              </w:rPr>
              <w:t>7 51</w:t>
            </w:r>
            <w:r>
              <w:rPr>
                <w:sz w:val="24"/>
                <w:szCs w:val="24"/>
              </w:rPr>
              <w:t>8</w:t>
            </w:r>
            <w:r w:rsidR="00A439E8">
              <w:rPr>
                <w:sz w:val="24"/>
                <w:szCs w:val="24"/>
              </w:rPr>
              <w:t>,0</w:t>
            </w:r>
          </w:p>
        </w:tc>
      </w:tr>
      <w:tr w:rsidR="00F042DD" w:rsidRPr="00BC2DDF" w:rsidTr="0036037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2DD" w:rsidRPr="00C6587E" w:rsidRDefault="00F042DD" w:rsidP="00C30F18">
            <w:pPr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2 02 2</w:t>
            </w:r>
            <w:r>
              <w:rPr>
                <w:sz w:val="24"/>
                <w:szCs w:val="24"/>
              </w:rPr>
              <w:t>0</w:t>
            </w:r>
            <w:r w:rsidRPr="00C6587E">
              <w:rPr>
                <w:sz w:val="24"/>
                <w:szCs w:val="24"/>
              </w:rPr>
              <w:t>000 00 0000 </w:t>
            </w:r>
            <w:r>
              <w:rPr>
                <w:sz w:val="24"/>
                <w:szCs w:val="24"/>
              </w:rPr>
              <w:t>150</w:t>
            </w:r>
          </w:p>
        </w:tc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42DD" w:rsidRPr="00C6587E" w:rsidRDefault="00F042DD" w:rsidP="0053204C">
            <w:pPr>
              <w:jc w:val="both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 xml:space="preserve">Субсидии бюджетам </w:t>
            </w:r>
            <w:r w:rsidRPr="00C6587E">
              <w:rPr>
                <w:color w:val="000000"/>
                <w:sz w:val="24"/>
                <w:szCs w:val="24"/>
              </w:rPr>
              <w:t>бюджетной системы</w:t>
            </w:r>
            <w:r w:rsidRPr="00C6587E">
              <w:rPr>
                <w:sz w:val="24"/>
                <w:szCs w:val="24"/>
              </w:rPr>
              <w:t xml:space="preserve"> Российской Федерации (межбюджетные субсидии)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042DD" w:rsidRPr="00F042DD" w:rsidRDefault="00F042DD" w:rsidP="009771A2">
            <w:pPr>
              <w:ind w:left="-51"/>
              <w:jc w:val="right"/>
              <w:rPr>
                <w:b/>
                <w:sz w:val="24"/>
                <w:szCs w:val="24"/>
                <w:highlight w:val="yellow"/>
              </w:rPr>
            </w:pPr>
            <w:r w:rsidRPr="00F042DD">
              <w:rPr>
                <w:b/>
                <w:sz w:val="24"/>
                <w:szCs w:val="24"/>
              </w:rPr>
              <w:t>24 389,0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042DD" w:rsidRPr="00F042DD" w:rsidRDefault="00F042DD" w:rsidP="009771A2">
            <w:pPr>
              <w:ind w:left="-51"/>
              <w:jc w:val="right"/>
              <w:rPr>
                <w:b/>
                <w:sz w:val="24"/>
                <w:szCs w:val="24"/>
              </w:rPr>
            </w:pPr>
            <w:r w:rsidRPr="00F042DD">
              <w:rPr>
                <w:b/>
                <w:sz w:val="24"/>
                <w:szCs w:val="24"/>
              </w:rPr>
              <w:t>24 474,0</w:t>
            </w:r>
          </w:p>
        </w:tc>
      </w:tr>
      <w:tr w:rsidR="00746871" w:rsidRPr="00C6587E" w:rsidTr="0036037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26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871" w:rsidRPr="00A66ADA" w:rsidRDefault="00746871" w:rsidP="00C30F18">
            <w:pPr>
              <w:jc w:val="center"/>
              <w:rPr>
                <w:sz w:val="24"/>
                <w:szCs w:val="24"/>
              </w:rPr>
            </w:pPr>
            <w:r w:rsidRPr="00A66ADA">
              <w:rPr>
                <w:sz w:val="24"/>
                <w:szCs w:val="24"/>
              </w:rPr>
              <w:t xml:space="preserve">2 02 29999 05 0000 </w:t>
            </w:r>
            <w:r w:rsidR="00967288">
              <w:rPr>
                <w:sz w:val="24"/>
                <w:szCs w:val="24"/>
              </w:rPr>
              <w:t>150</w:t>
            </w:r>
          </w:p>
        </w:tc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871" w:rsidRPr="00A66ADA" w:rsidRDefault="00746871">
            <w:pPr>
              <w:jc w:val="both"/>
              <w:rPr>
                <w:sz w:val="24"/>
                <w:szCs w:val="24"/>
              </w:rPr>
            </w:pPr>
            <w:r w:rsidRPr="00A66ADA">
              <w:rPr>
                <w:sz w:val="24"/>
                <w:szCs w:val="24"/>
              </w:rPr>
              <w:t>Прочие субсидии бюджетам муниципальных районов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6871" w:rsidRPr="000929FC" w:rsidRDefault="0036037F" w:rsidP="009771A2">
            <w:pPr>
              <w:ind w:left="-51"/>
              <w:jc w:val="right"/>
              <w:rPr>
                <w:sz w:val="24"/>
                <w:szCs w:val="24"/>
                <w:highlight w:val="yellow"/>
              </w:rPr>
            </w:pPr>
            <w:r w:rsidRPr="0036037F">
              <w:rPr>
                <w:sz w:val="24"/>
                <w:szCs w:val="24"/>
              </w:rPr>
              <w:t>24</w:t>
            </w:r>
            <w:r>
              <w:rPr>
                <w:sz w:val="24"/>
                <w:szCs w:val="24"/>
              </w:rPr>
              <w:t xml:space="preserve"> </w:t>
            </w:r>
            <w:r w:rsidRPr="0036037F">
              <w:rPr>
                <w:sz w:val="24"/>
                <w:szCs w:val="24"/>
              </w:rPr>
              <w:t>389,0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037F" w:rsidRPr="00BC2DDF" w:rsidRDefault="0036037F" w:rsidP="0036037F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24 474,0</w:t>
            </w:r>
          </w:p>
        </w:tc>
      </w:tr>
      <w:tr w:rsidR="002A4C38" w:rsidRPr="00C6587E" w:rsidTr="0036037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C38" w:rsidRDefault="002A4C38" w:rsidP="00C30F18">
            <w:pPr>
              <w:jc w:val="center"/>
            </w:pPr>
            <w:r w:rsidRPr="003E79A4">
              <w:rPr>
                <w:sz w:val="24"/>
                <w:szCs w:val="24"/>
              </w:rPr>
              <w:t>2 02 3</w:t>
            </w:r>
            <w:r>
              <w:rPr>
                <w:sz w:val="24"/>
                <w:szCs w:val="24"/>
              </w:rPr>
              <w:t>0</w:t>
            </w:r>
            <w:r w:rsidRPr="003E79A4">
              <w:rPr>
                <w:sz w:val="24"/>
                <w:szCs w:val="24"/>
              </w:rPr>
              <w:t>00</w:t>
            </w:r>
            <w:r>
              <w:rPr>
                <w:sz w:val="24"/>
                <w:szCs w:val="24"/>
              </w:rPr>
              <w:t>0</w:t>
            </w:r>
            <w:r w:rsidRPr="003E79A4">
              <w:rPr>
                <w:sz w:val="24"/>
                <w:szCs w:val="24"/>
              </w:rPr>
              <w:t> 00 0000 </w:t>
            </w:r>
            <w:r w:rsidR="00967288">
              <w:rPr>
                <w:sz w:val="24"/>
                <w:szCs w:val="24"/>
              </w:rPr>
              <w:t>150</w:t>
            </w:r>
          </w:p>
        </w:tc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A4C38" w:rsidRPr="00332134" w:rsidRDefault="002A4C38" w:rsidP="00353562">
            <w:pPr>
              <w:rPr>
                <w:color w:val="000000"/>
                <w:sz w:val="24"/>
                <w:szCs w:val="24"/>
                <w:lang w:eastAsia="en-US"/>
              </w:rPr>
            </w:pPr>
            <w:r w:rsidRPr="00332134">
              <w:rPr>
                <w:color w:val="000000"/>
                <w:sz w:val="24"/>
                <w:szCs w:val="24"/>
                <w:lang w:eastAsia="en-US"/>
              </w:rPr>
              <w:t>Субвенции бюджетам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субъектов Российской Федерации и </w:t>
            </w:r>
            <w:r w:rsidRPr="00332134">
              <w:rPr>
                <w:color w:val="000000"/>
                <w:sz w:val="24"/>
                <w:szCs w:val="24"/>
                <w:lang w:eastAsia="en-US"/>
              </w:rPr>
              <w:t xml:space="preserve"> муниципальных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образований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4C38" w:rsidRPr="00A439E8" w:rsidRDefault="00D5621C" w:rsidP="00D659FF">
            <w:pPr>
              <w:ind w:left="-51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126 330,2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4C38" w:rsidRPr="00A439E8" w:rsidRDefault="00D5621C" w:rsidP="00C425E9">
            <w:pPr>
              <w:ind w:left="-51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117 287,8</w:t>
            </w:r>
          </w:p>
        </w:tc>
      </w:tr>
      <w:tr w:rsidR="001C18BA" w:rsidRPr="00C6587E" w:rsidTr="009771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26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BA" w:rsidRPr="004B14D2" w:rsidRDefault="001C18BA" w:rsidP="009771A2">
            <w:pPr>
              <w:jc w:val="center"/>
              <w:rPr>
                <w:sz w:val="24"/>
                <w:szCs w:val="24"/>
              </w:rPr>
            </w:pPr>
            <w:r w:rsidRPr="004B14D2">
              <w:rPr>
                <w:sz w:val="24"/>
                <w:szCs w:val="24"/>
              </w:rPr>
              <w:t>2 02 30024 00 0000 15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8BA" w:rsidRPr="004B14D2" w:rsidRDefault="001C18BA" w:rsidP="009771A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B14D2">
              <w:rPr>
                <w:sz w:val="24"/>
                <w:szCs w:val="24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18BA" w:rsidRPr="004C0D20" w:rsidRDefault="00D5621C" w:rsidP="00D659FF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125 543,6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18BA" w:rsidRPr="004C0D20" w:rsidRDefault="00D5621C" w:rsidP="009771A2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116 501,1</w:t>
            </w:r>
          </w:p>
        </w:tc>
      </w:tr>
      <w:tr w:rsidR="007A7EBB" w:rsidRPr="00C6587E" w:rsidTr="009771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26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EBB" w:rsidRPr="004B14D2" w:rsidRDefault="007A7EBB" w:rsidP="009771A2">
            <w:pPr>
              <w:jc w:val="center"/>
              <w:rPr>
                <w:sz w:val="24"/>
                <w:szCs w:val="24"/>
              </w:rPr>
            </w:pPr>
            <w:r w:rsidRPr="004B14D2">
              <w:rPr>
                <w:sz w:val="24"/>
                <w:szCs w:val="24"/>
              </w:rPr>
              <w:t>2 02 30024 05 0000 15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EBB" w:rsidRPr="004B14D2" w:rsidRDefault="007A7EBB" w:rsidP="009771A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B14D2">
              <w:rPr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A7EBB" w:rsidRPr="004C0D20" w:rsidRDefault="007A7EBB" w:rsidP="009771A2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125 543,6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A7EBB" w:rsidRPr="004C0D20" w:rsidRDefault="007A7EBB" w:rsidP="009771A2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116 501,1</w:t>
            </w:r>
          </w:p>
        </w:tc>
      </w:tr>
      <w:tr w:rsidR="00443B77" w:rsidRPr="001730E7" w:rsidTr="00B129F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B77" w:rsidRPr="000C5182" w:rsidRDefault="00443B77" w:rsidP="00797178">
            <w:pPr>
              <w:jc w:val="center"/>
              <w:rPr>
                <w:sz w:val="24"/>
                <w:szCs w:val="24"/>
              </w:rPr>
            </w:pPr>
            <w:r w:rsidRPr="000C5182">
              <w:rPr>
                <w:sz w:val="24"/>
                <w:szCs w:val="24"/>
              </w:rPr>
              <w:t>2 02 35120 00 0000 </w:t>
            </w:r>
            <w:r>
              <w:rPr>
                <w:sz w:val="24"/>
                <w:szCs w:val="24"/>
              </w:rPr>
              <w:t>150</w:t>
            </w:r>
          </w:p>
        </w:tc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3B77" w:rsidRPr="000C5182" w:rsidRDefault="00443B77" w:rsidP="0079717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C5182">
              <w:rPr>
                <w:sz w:val="24"/>
                <w:szCs w:val="24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43B77" w:rsidRDefault="0026656B" w:rsidP="00797178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43B77" w:rsidRDefault="0026656B" w:rsidP="00797178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2,1</w:t>
            </w:r>
          </w:p>
        </w:tc>
      </w:tr>
      <w:tr w:rsidR="00CC2EF2" w:rsidRPr="001730E7" w:rsidTr="00B129F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EF2" w:rsidRPr="00DE56AA" w:rsidRDefault="00CC2EF2" w:rsidP="00797178">
            <w:pPr>
              <w:jc w:val="center"/>
              <w:rPr>
                <w:sz w:val="24"/>
                <w:szCs w:val="24"/>
              </w:rPr>
            </w:pPr>
            <w:r w:rsidRPr="000C5182">
              <w:rPr>
                <w:sz w:val="24"/>
                <w:szCs w:val="24"/>
              </w:rPr>
              <w:t>2 02 35120 0</w:t>
            </w:r>
            <w:r>
              <w:rPr>
                <w:sz w:val="24"/>
                <w:szCs w:val="24"/>
              </w:rPr>
              <w:t>5</w:t>
            </w:r>
            <w:r w:rsidRPr="000C5182">
              <w:rPr>
                <w:sz w:val="24"/>
                <w:szCs w:val="24"/>
              </w:rPr>
              <w:t> 0000 </w:t>
            </w:r>
            <w:r>
              <w:rPr>
                <w:sz w:val="24"/>
                <w:szCs w:val="24"/>
              </w:rPr>
              <w:t>150</w:t>
            </w:r>
          </w:p>
        </w:tc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EF2" w:rsidRPr="00E529B9" w:rsidRDefault="00CC2EF2" w:rsidP="00797178">
            <w:pPr>
              <w:jc w:val="both"/>
              <w:rPr>
                <w:sz w:val="24"/>
                <w:szCs w:val="24"/>
              </w:rPr>
            </w:pPr>
            <w:r w:rsidRPr="00E529B9">
              <w:rPr>
                <w:sz w:val="24"/>
                <w:szCs w:val="24"/>
                <w:lang w:eastAsia="en-US"/>
              </w:rPr>
              <w:t>Субвенции бюджетам муниципальных районов на 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2EF2" w:rsidRDefault="00CC2EF2" w:rsidP="00797178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2EF2" w:rsidRDefault="00CC2EF2" w:rsidP="00797178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2,1</w:t>
            </w:r>
          </w:p>
        </w:tc>
      </w:tr>
      <w:tr w:rsidR="005246A9" w:rsidRPr="001730E7" w:rsidTr="00CD46E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6A9" w:rsidRPr="00E26334" w:rsidRDefault="005246A9" w:rsidP="00797178">
            <w:pPr>
              <w:jc w:val="center"/>
              <w:rPr>
                <w:sz w:val="24"/>
                <w:szCs w:val="24"/>
              </w:rPr>
            </w:pPr>
            <w:r w:rsidRPr="00E26334">
              <w:rPr>
                <w:sz w:val="24"/>
                <w:szCs w:val="24"/>
              </w:rPr>
              <w:lastRenderedPageBreak/>
              <w:t>2 02 35930 00 0000 15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46A9" w:rsidRPr="00E26334" w:rsidRDefault="005246A9" w:rsidP="0079717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26334">
              <w:rPr>
                <w:sz w:val="24"/>
                <w:szCs w:val="24"/>
              </w:rPr>
              <w:t>Субвенции бюджетам на государственную регистрацию актов гражданского состояния</w:t>
            </w:r>
          </w:p>
          <w:p w:rsidR="005246A9" w:rsidRPr="00E26334" w:rsidRDefault="005246A9" w:rsidP="00797178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46A9" w:rsidRPr="003A6F3A" w:rsidRDefault="005246A9" w:rsidP="00797178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784,6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46A9" w:rsidRPr="003A6F3A" w:rsidRDefault="005246A9" w:rsidP="00797178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784,6</w:t>
            </w:r>
          </w:p>
        </w:tc>
      </w:tr>
      <w:tr w:rsidR="002A4C38" w:rsidRPr="001730E7" w:rsidTr="0036037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C38" w:rsidRPr="00DE56AA" w:rsidRDefault="002A4C38" w:rsidP="00C30F18">
            <w:pPr>
              <w:jc w:val="center"/>
              <w:rPr>
                <w:sz w:val="24"/>
                <w:szCs w:val="24"/>
              </w:rPr>
            </w:pPr>
            <w:r w:rsidRPr="00DE56AA">
              <w:rPr>
                <w:sz w:val="24"/>
                <w:szCs w:val="24"/>
              </w:rPr>
              <w:t xml:space="preserve">2 02 35930 05 0000 </w:t>
            </w:r>
            <w:r w:rsidR="00967288">
              <w:rPr>
                <w:sz w:val="24"/>
                <w:szCs w:val="24"/>
              </w:rPr>
              <w:t>150</w:t>
            </w:r>
          </w:p>
        </w:tc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C38" w:rsidRPr="00DE56AA" w:rsidRDefault="002A4C38">
            <w:pPr>
              <w:jc w:val="both"/>
              <w:rPr>
                <w:sz w:val="24"/>
                <w:szCs w:val="24"/>
              </w:rPr>
            </w:pPr>
            <w:r w:rsidRPr="00DE56AA">
              <w:rPr>
                <w:sz w:val="24"/>
                <w:szCs w:val="24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4C38" w:rsidRPr="003A6F3A" w:rsidRDefault="009771A2" w:rsidP="00401A70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784,6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4C38" w:rsidRPr="003A6F3A" w:rsidRDefault="009771A2" w:rsidP="00401A70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784,6</w:t>
            </w:r>
          </w:p>
        </w:tc>
      </w:tr>
      <w:tr w:rsidR="002A4C38" w:rsidRPr="001730E7" w:rsidTr="00FA0D4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68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4C38" w:rsidRDefault="002A4C38" w:rsidP="007F0355">
            <w:pPr>
              <w:jc w:val="center"/>
            </w:pPr>
            <w:r w:rsidRPr="009655DC">
              <w:rPr>
                <w:sz w:val="24"/>
                <w:szCs w:val="24"/>
              </w:rPr>
              <w:t>2 02 40</w:t>
            </w:r>
            <w:r>
              <w:rPr>
                <w:sz w:val="24"/>
                <w:szCs w:val="24"/>
              </w:rPr>
              <w:t>000</w:t>
            </w:r>
            <w:r w:rsidRPr="009655DC">
              <w:rPr>
                <w:sz w:val="24"/>
                <w:szCs w:val="24"/>
              </w:rPr>
              <w:t> 00 0000 </w:t>
            </w:r>
            <w:r w:rsidR="00967288">
              <w:rPr>
                <w:sz w:val="24"/>
                <w:szCs w:val="24"/>
              </w:rPr>
              <w:t>150</w:t>
            </w:r>
          </w:p>
        </w:tc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4C38" w:rsidRPr="005E651F" w:rsidRDefault="002A4C38" w:rsidP="007F035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Иные м</w:t>
            </w:r>
            <w:r w:rsidRPr="00081721">
              <w:rPr>
                <w:color w:val="000000"/>
                <w:sz w:val="24"/>
                <w:szCs w:val="24"/>
                <w:lang w:eastAsia="en-US"/>
              </w:rPr>
              <w:t>ежбюджетные трансферты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4C38" w:rsidRPr="007F0355" w:rsidRDefault="00B83A6C" w:rsidP="004A6DEE">
            <w:pPr>
              <w:ind w:left="-51"/>
              <w:jc w:val="right"/>
              <w:rPr>
                <w:b/>
                <w:sz w:val="24"/>
                <w:szCs w:val="24"/>
              </w:rPr>
            </w:pPr>
            <w:r w:rsidRPr="007F0355">
              <w:rPr>
                <w:b/>
                <w:sz w:val="24"/>
                <w:szCs w:val="24"/>
              </w:rPr>
              <w:t>207,2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4C38" w:rsidRPr="007F0355" w:rsidRDefault="00B83A6C" w:rsidP="004A6DEE">
            <w:pPr>
              <w:ind w:left="-51"/>
              <w:jc w:val="right"/>
              <w:rPr>
                <w:b/>
                <w:sz w:val="24"/>
                <w:szCs w:val="24"/>
              </w:rPr>
            </w:pPr>
            <w:r w:rsidRPr="007F0355">
              <w:rPr>
                <w:b/>
                <w:sz w:val="24"/>
                <w:szCs w:val="24"/>
              </w:rPr>
              <w:t>207,2</w:t>
            </w:r>
          </w:p>
        </w:tc>
      </w:tr>
      <w:tr w:rsidR="002A4C38" w:rsidRPr="001730E7" w:rsidTr="0036037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C38" w:rsidRPr="00E5394C" w:rsidRDefault="002A4C38">
            <w:pPr>
              <w:jc w:val="center"/>
              <w:rPr>
                <w:sz w:val="24"/>
                <w:szCs w:val="24"/>
              </w:rPr>
            </w:pPr>
            <w:r w:rsidRPr="00E5394C">
              <w:rPr>
                <w:sz w:val="24"/>
                <w:szCs w:val="24"/>
              </w:rPr>
              <w:t xml:space="preserve">2 02 40014 00 0000 </w:t>
            </w:r>
            <w:r w:rsidR="00967288">
              <w:rPr>
                <w:sz w:val="24"/>
                <w:szCs w:val="24"/>
              </w:rPr>
              <w:t>150</w:t>
            </w:r>
          </w:p>
        </w:tc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C38" w:rsidRPr="00E5394C" w:rsidRDefault="002A4C38">
            <w:pPr>
              <w:jc w:val="both"/>
              <w:rPr>
                <w:sz w:val="24"/>
                <w:szCs w:val="24"/>
              </w:rPr>
            </w:pPr>
            <w:r w:rsidRPr="00E5394C">
              <w:rPr>
                <w:sz w:val="24"/>
                <w:szCs w:val="24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4C38" w:rsidRPr="003A6F3A" w:rsidRDefault="00B83A6C" w:rsidP="003E2284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207,2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4C38" w:rsidRPr="003A6F3A" w:rsidRDefault="00B83A6C" w:rsidP="003E2284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207,2</w:t>
            </w:r>
          </w:p>
        </w:tc>
      </w:tr>
      <w:tr w:rsidR="002A4C38" w:rsidRPr="001730E7" w:rsidTr="0036037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C38" w:rsidRPr="00E5394C" w:rsidRDefault="002A4C38">
            <w:pPr>
              <w:jc w:val="center"/>
              <w:rPr>
                <w:sz w:val="24"/>
                <w:szCs w:val="24"/>
              </w:rPr>
            </w:pPr>
            <w:r w:rsidRPr="00E5394C">
              <w:rPr>
                <w:sz w:val="24"/>
                <w:szCs w:val="24"/>
              </w:rPr>
              <w:t xml:space="preserve">2 02 40014 05 0000 </w:t>
            </w:r>
            <w:r w:rsidR="00967288">
              <w:rPr>
                <w:sz w:val="24"/>
                <w:szCs w:val="24"/>
              </w:rPr>
              <w:t>150</w:t>
            </w:r>
          </w:p>
        </w:tc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C38" w:rsidRPr="00E5394C" w:rsidRDefault="002A4C38">
            <w:pPr>
              <w:jc w:val="both"/>
              <w:rPr>
                <w:sz w:val="24"/>
                <w:szCs w:val="24"/>
              </w:rPr>
            </w:pPr>
            <w:r w:rsidRPr="00E5394C">
              <w:rPr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4C38" w:rsidRPr="003A6F3A" w:rsidRDefault="00B83A6C" w:rsidP="003E2284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207,2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4C38" w:rsidRPr="003A6F3A" w:rsidRDefault="00B83A6C" w:rsidP="003E2284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207,2</w:t>
            </w:r>
          </w:p>
        </w:tc>
      </w:tr>
    </w:tbl>
    <w:p w:rsidR="000D200A" w:rsidRDefault="000D200A" w:rsidP="007D70FA">
      <w:pPr>
        <w:jc w:val="both"/>
      </w:pPr>
    </w:p>
    <w:sectPr w:rsidR="000D200A" w:rsidSect="002A1140">
      <w:headerReference w:type="default" r:id="rId8"/>
      <w:pgSz w:w="11906" w:h="16838" w:code="9"/>
      <w:pgMar w:top="1134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71A2" w:rsidRDefault="009771A2" w:rsidP="00C30039">
      <w:r>
        <w:separator/>
      </w:r>
    </w:p>
  </w:endnote>
  <w:endnote w:type="continuationSeparator" w:id="1">
    <w:p w:rsidR="009771A2" w:rsidRDefault="009771A2" w:rsidP="00C300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71A2" w:rsidRDefault="009771A2" w:rsidP="00C30039">
      <w:r>
        <w:separator/>
      </w:r>
    </w:p>
  </w:footnote>
  <w:footnote w:type="continuationSeparator" w:id="1">
    <w:p w:rsidR="009771A2" w:rsidRDefault="009771A2" w:rsidP="00C3003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71A2" w:rsidRDefault="007D0796">
    <w:pPr>
      <w:pStyle w:val="a3"/>
      <w:jc w:val="center"/>
    </w:pPr>
    <w:fldSimple w:instr="PAGE   \* MERGEFORMAT">
      <w:r w:rsidR="00FF7E55">
        <w:rPr>
          <w:noProof/>
        </w:rPr>
        <w:t>2</w:t>
      </w:r>
    </w:fldSimple>
  </w:p>
  <w:p w:rsidR="009771A2" w:rsidRDefault="009771A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D2EFC"/>
    <w:rsid w:val="000001FD"/>
    <w:rsid w:val="00011B6B"/>
    <w:rsid w:val="0002216A"/>
    <w:rsid w:val="00022D07"/>
    <w:rsid w:val="000240B4"/>
    <w:rsid w:val="0002515B"/>
    <w:rsid w:val="00026127"/>
    <w:rsid w:val="00027D30"/>
    <w:rsid w:val="000338CE"/>
    <w:rsid w:val="00036B98"/>
    <w:rsid w:val="000417A9"/>
    <w:rsid w:val="000453C2"/>
    <w:rsid w:val="00046C16"/>
    <w:rsid w:val="000512BF"/>
    <w:rsid w:val="000547D1"/>
    <w:rsid w:val="00055511"/>
    <w:rsid w:val="0005720A"/>
    <w:rsid w:val="000811A4"/>
    <w:rsid w:val="00081721"/>
    <w:rsid w:val="00081FAF"/>
    <w:rsid w:val="000863DD"/>
    <w:rsid w:val="00087F86"/>
    <w:rsid w:val="0009261B"/>
    <w:rsid w:val="000929FC"/>
    <w:rsid w:val="000937C6"/>
    <w:rsid w:val="0009425B"/>
    <w:rsid w:val="00094F85"/>
    <w:rsid w:val="000A0597"/>
    <w:rsid w:val="000A2840"/>
    <w:rsid w:val="000B3964"/>
    <w:rsid w:val="000B721E"/>
    <w:rsid w:val="000C0C44"/>
    <w:rsid w:val="000C34D3"/>
    <w:rsid w:val="000C3C12"/>
    <w:rsid w:val="000C51EC"/>
    <w:rsid w:val="000C7678"/>
    <w:rsid w:val="000D200A"/>
    <w:rsid w:val="000D276D"/>
    <w:rsid w:val="000D3896"/>
    <w:rsid w:val="000D463B"/>
    <w:rsid w:val="000E45C3"/>
    <w:rsid w:val="000E6D4F"/>
    <w:rsid w:val="000F2E70"/>
    <w:rsid w:val="000F56E7"/>
    <w:rsid w:val="00100C89"/>
    <w:rsid w:val="00103AA0"/>
    <w:rsid w:val="001054B1"/>
    <w:rsid w:val="00107AD6"/>
    <w:rsid w:val="00112B8A"/>
    <w:rsid w:val="00112DB8"/>
    <w:rsid w:val="00113A20"/>
    <w:rsid w:val="00121B0B"/>
    <w:rsid w:val="001230FF"/>
    <w:rsid w:val="00123252"/>
    <w:rsid w:val="00125318"/>
    <w:rsid w:val="00130F01"/>
    <w:rsid w:val="00135F3C"/>
    <w:rsid w:val="00144AB7"/>
    <w:rsid w:val="00146ABF"/>
    <w:rsid w:val="0015022F"/>
    <w:rsid w:val="00150EC0"/>
    <w:rsid w:val="001539D1"/>
    <w:rsid w:val="001546D4"/>
    <w:rsid w:val="001617F6"/>
    <w:rsid w:val="00164D49"/>
    <w:rsid w:val="001655D9"/>
    <w:rsid w:val="00172F10"/>
    <w:rsid w:val="001730E7"/>
    <w:rsid w:val="00176364"/>
    <w:rsid w:val="001766CA"/>
    <w:rsid w:val="00176CEC"/>
    <w:rsid w:val="00184AF5"/>
    <w:rsid w:val="001902AA"/>
    <w:rsid w:val="00193E93"/>
    <w:rsid w:val="00195B52"/>
    <w:rsid w:val="001A0D74"/>
    <w:rsid w:val="001A189C"/>
    <w:rsid w:val="001A1901"/>
    <w:rsid w:val="001A39BA"/>
    <w:rsid w:val="001B0FFB"/>
    <w:rsid w:val="001B254B"/>
    <w:rsid w:val="001B5953"/>
    <w:rsid w:val="001C18BA"/>
    <w:rsid w:val="001E33E5"/>
    <w:rsid w:val="001F107B"/>
    <w:rsid w:val="001F313F"/>
    <w:rsid w:val="001F5121"/>
    <w:rsid w:val="00201148"/>
    <w:rsid w:val="00201488"/>
    <w:rsid w:val="00207D04"/>
    <w:rsid w:val="00213222"/>
    <w:rsid w:val="002206E8"/>
    <w:rsid w:val="00224318"/>
    <w:rsid w:val="00226869"/>
    <w:rsid w:val="00227E71"/>
    <w:rsid w:val="002316F9"/>
    <w:rsid w:val="00235A0A"/>
    <w:rsid w:val="002363E1"/>
    <w:rsid w:val="00244D61"/>
    <w:rsid w:val="00244DB3"/>
    <w:rsid w:val="002537FB"/>
    <w:rsid w:val="002562B5"/>
    <w:rsid w:val="00256E13"/>
    <w:rsid w:val="00262B1F"/>
    <w:rsid w:val="0026656B"/>
    <w:rsid w:val="00267550"/>
    <w:rsid w:val="0027585F"/>
    <w:rsid w:val="002817D1"/>
    <w:rsid w:val="002828AA"/>
    <w:rsid w:val="002850E8"/>
    <w:rsid w:val="002928EF"/>
    <w:rsid w:val="0029344A"/>
    <w:rsid w:val="002A1140"/>
    <w:rsid w:val="002A26DE"/>
    <w:rsid w:val="002A4C38"/>
    <w:rsid w:val="002A5D25"/>
    <w:rsid w:val="002B092C"/>
    <w:rsid w:val="002B15D3"/>
    <w:rsid w:val="002D0C34"/>
    <w:rsid w:val="002D1440"/>
    <w:rsid w:val="002E0974"/>
    <w:rsid w:val="002F0126"/>
    <w:rsid w:val="002F1D9F"/>
    <w:rsid w:val="002F7756"/>
    <w:rsid w:val="00306D86"/>
    <w:rsid w:val="00312464"/>
    <w:rsid w:val="003213C3"/>
    <w:rsid w:val="00326D15"/>
    <w:rsid w:val="00332134"/>
    <w:rsid w:val="00333728"/>
    <w:rsid w:val="0033637F"/>
    <w:rsid w:val="0033648B"/>
    <w:rsid w:val="00336AB9"/>
    <w:rsid w:val="00343B6C"/>
    <w:rsid w:val="00344B4C"/>
    <w:rsid w:val="00345204"/>
    <w:rsid w:val="003458DD"/>
    <w:rsid w:val="00347AE3"/>
    <w:rsid w:val="00350646"/>
    <w:rsid w:val="00353562"/>
    <w:rsid w:val="00360036"/>
    <w:rsid w:val="0036037F"/>
    <w:rsid w:val="00361CCA"/>
    <w:rsid w:val="003661C9"/>
    <w:rsid w:val="00383296"/>
    <w:rsid w:val="003843BF"/>
    <w:rsid w:val="00384FF8"/>
    <w:rsid w:val="00395233"/>
    <w:rsid w:val="00395754"/>
    <w:rsid w:val="00396623"/>
    <w:rsid w:val="003A0CE0"/>
    <w:rsid w:val="003A152A"/>
    <w:rsid w:val="003A2EEC"/>
    <w:rsid w:val="003A2F42"/>
    <w:rsid w:val="003A4826"/>
    <w:rsid w:val="003A6F3A"/>
    <w:rsid w:val="003A7559"/>
    <w:rsid w:val="003A7BC6"/>
    <w:rsid w:val="003C1247"/>
    <w:rsid w:val="003C1BAB"/>
    <w:rsid w:val="003C3F1B"/>
    <w:rsid w:val="003C6967"/>
    <w:rsid w:val="003D3036"/>
    <w:rsid w:val="003D3FAB"/>
    <w:rsid w:val="003E1A71"/>
    <w:rsid w:val="003E1B7D"/>
    <w:rsid w:val="003E2284"/>
    <w:rsid w:val="003E79A4"/>
    <w:rsid w:val="003F0463"/>
    <w:rsid w:val="003F0FC0"/>
    <w:rsid w:val="003F1705"/>
    <w:rsid w:val="00401A70"/>
    <w:rsid w:val="0040459B"/>
    <w:rsid w:val="00405045"/>
    <w:rsid w:val="00405170"/>
    <w:rsid w:val="004104F5"/>
    <w:rsid w:val="004118A5"/>
    <w:rsid w:val="00422B3B"/>
    <w:rsid w:val="00423E07"/>
    <w:rsid w:val="00423ED8"/>
    <w:rsid w:val="0042554F"/>
    <w:rsid w:val="00425614"/>
    <w:rsid w:val="004258A4"/>
    <w:rsid w:val="00427763"/>
    <w:rsid w:val="0043088C"/>
    <w:rsid w:val="0043657E"/>
    <w:rsid w:val="0043673C"/>
    <w:rsid w:val="00440DAB"/>
    <w:rsid w:val="004423AF"/>
    <w:rsid w:val="0044258C"/>
    <w:rsid w:val="00443B77"/>
    <w:rsid w:val="00450E49"/>
    <w:rsid w:val="00454F62"/>
    <w:rsid w:val="00460B43"/>
    <w:rsid w:val="0046181E"/>
    <w:rsid w:val="00466CC1"/>
    <w:rsid w:val="00470A77"/>
    <w:rsid w:val="00480F5D"/>
    <w:rsid w:val="00482F2C"/>
    <w:rsid w:val="00484290"/>
    <w:rsid w:val="004852C9"/>
    <w:rsid w:val="0048684F"/>
    <w:rsid w:val="00494117"/>
    <w:rsid w:val="00494B51"/>
    <w:rsid w:val="004A45D7"/>
    <w:rsid w:val="004A58B7"/>
    <w:rsid w:val="004A6DEE"/>
    <w:rsid w:val="004B4EF1"/>
    <w:rsid w:val="004B78D1"/>
    <w:rsid w:val="004C047C"/>
    <w:rsid w:val="004C0D20"/>
    <w:rsid w:val="004C0F6C"/>
    <w:rsid w:val="004C1042"/>
    <w:rsid w:val="004C13CD"/>
    <w:rsid w:val="004C240A"/>
    <w:rsid w:val="004C2A58"/>
    <w:rsid w:val="004C3F1F"/>
    <w:rsid w:val="004C72F9"/>
    <w:rsid w:val="004D1C1D"/>
    <w:rsid w:val="004D4A06"/>
    <w:rsid w:val="004D4AFF"/>
    <w:rsid w:val="004D5596"/>
    <w:rsid w:val="004D66F1"/>
    <w:rsid w:val="004D6F90"/>
    <w:rsid w:val="004E0B71"/>
    <w:rsid w:val="004E12BC"/>
    <w:rsid w:val="004E6F77"/>
    <w:rsid w:val="004F3EA9"/>
    <w:rsid w:val="004F6F65"/>
    <w:rsid w:val="004F767F"/>
    <w:rsid w:val="0050226D"/>
    <w:rsid w:val="005153DE"/>
    <w:rsid w:val="00517295"/>
    <w:rsid w:val="005172A6"/>
    <w:rsid w:val="005202D0"/>
    <w:rsid w:val="00524146"/>
    <w:rsid w:val="005246A9"/>
    <w:rsid w:val="00526186"/>
    <w:rsid w:val="0053130E"/>
    <w:rsid w:val="0053204C"/>
    <w:rsid w:val="00534DAA"/>
    <w:rsid w:val="00534F81"/>
    <w:rsid w:val="005431EB"/>
    <w:rsid w:val="00545A90"/>
    <w:rsid w:val="00560D1A"/>
    <w:rsid w:val="00564B1B"/>
    <w:rsid w:val="00565743"/>
    <w:rsid w:val="00567970"/>
    <w:rsid w:val="0057057F"/>
    <w:rsid w:val="00573FBA"/>
    <w:rsid w:val="00575558"/>
    <w:rsid w:val="00575F31"/>
    <w:rsid w:val="00580EF7"/>
    <w:rsid w:val="005830E4"/>
    <w:rsid w:val="00584C58"/>
    <w:rsid w:val="00586B22"/>
    <w:rsid w:val="00590658"/>
    <w:rsid w:val="00591D01"/>
    <w:rsid w:val="00593953"/>
    <w:rsid w:val="00593A21"/>
    <w:rsid w:val="005A1285"/>
    <w:rsid w:val="005A2B70"/>
    <w:rsid w:val="005A332C"/>
    <w:rsid w:val="005A58EE"/>
    <w:rsid w:val="005B15D9"/>
    <w:rsid w:val="005B33F0"/>
    <w:rsid w:val="005B451C"/>
    <w:rsid w:val="005B5140"/>
    <w:rsid w:val="005B6329"/>
    <w:rsid w:val="005C0E71"/>
    <w:rsid w:val="005C1B90"/>
    <w:rsid w:val="005C2D75"/>
    <w:rsid w:val="005C7BC1"/>
    <w:rsid w:val="005D4119"/>
    <w:rsid w:val="005D4340"/>
    <w:rsid w:val="005D4EEB"/>
    <w:rsid w:val="005D63A8"/>
    <w:rsid w:val="005D68B0"/>
    <w:rsid w:val="005D7A92"/>
    <w:rsid w:val="005E3477"/>
    <w:rsid w:val="005E3BD7"/>
    <w:rsid w:val="005E485D"/>
    <w:rsid w:val="005E651F"/>
    <w:rsid w:val="005F05BD"/>
    <w:rsid w:val="005F2B4C"/>
    <w:rsid w:val="005F2C38"/>
    <w:rsid w:val="00604308"/>
    <w:rsid w:val="00604CD1"/>
    <w:rsid w:val="00606027"/>
    <w:rsid w:val="0061043C"/>
    <w:rsid w:val="00611C6D"/>
    <w:rsid w:val="0061441B"/>
    <w:rsid w:val="00616D61"/>
    <w:rsid w:val="00624370"/>
    <w:rsid w:val="006254CD"/>
    <w:rsid w:val="00631034"/>
    <w:rsid w:val="00633B9F"/>
    <w:rsid w:val="00637167"/>
    <w:rsid w:val="006376E7"/>
    <w:rsid w:val="006418EF"/>
    <w:rsid w:val="00651B21"/>
    <w:rsid w:val="00660CCB"/>
    <w:rsid w:val="0066208D"/>
    <w:rsid w:val="00664206"/>
    <w:rsid w:val="006644E6"/>
    <w:rsid w:val="00667108"/>
    <w:rsid w:val="006716F4"/>
    <w:rsid w:val="0067265A"/>
    <w:rsid w:val="00674F78"/>
    <w:rsid w:val="00681700"/>
    <w:rsid w:val="00683A06"/>
    <w:rsid w:val="00686F44"/>
    <w:rsid w:val="00690BF7"/>
    <w:rsid w:val="006910C1"/>
    <w:rsid w:val="00691B95"/>
    <w:rsid w:val="00693607"/>
    <w:rsid w:val="006957EC"/>
    <w:rsid w:val="006965C6"/>
    <w:rsid w:val="006969D7"/>
    <w:rsid w:val="006A054A"/>
    <w:rsid w:val="006A3286"/>
    <w:rsid w:val="006A34A5"/>
    <w:rsid w:val="006A3788"/>
    <w:rsid w:val="006A6ADE"/>
    <w:rsid w:val="006B53D0"/>
    <w:rsid w:val="006B765E"/>
    <w:rsid w:val="006D5698"/>
    <w:rsid w:val="006E0BEF"/>
    <w:rsid w:val="006E1BC0"/>
    <w:rsid w:val="006E2315"/>
    <w:rsid w:val="006E2736"/>
    <w:rsid w:val="006E57AD"/>
    <w:rsid w:val="006E6CAD"/>
    <w:rsid w:val="006F1A1F"/>
    <w:rsid w:val="006F379D"/>
    <w:rsid w:val="006F758B"/>
    <w:rsid w:val="007006AF"/>
    <w:rsid w:val="00702713"/>
    <w:rsid w:val="007036DA"/>
    <w:rsid w:val="00705133"/>
    <w:rsid w:val="0071323C"/>
    <w:rsid w:val="00714618"/>
    <w:rsid w:val="007152B9"/>
    <w:rsid w:val="007153D7"/>
    <w:rsid w:val="00716820"/>
    <w:rsid w:val="0071708E"/>
    <w:rsid w:val="0072159F"/>
    <w:rsid w:val="00722529"/>
    <w:rsid w:val="00722535"/>
    <w:rsid w:val="0072771C"/>
    <w:rsid w:val="00732E2C"/>
    <w:rsid w:val="00740231"/>
    <w:rsid w:val="00740274"/>
    <w:rsid w:val="00742096"/>
    <w:rsid w:val="007465C3"/>
    <w:rsid w:val="00746871"/>
    <w:rsid w:val="00755DFE"/>
    <w:rsid w:val="007579ED"/>
    <w:rsid w:val="007662AF"/>
    <w:rsid w:val="007725AD"/>
    <w:rsid w:val="00777BAA"/>
    <w:rsid w:val="00781A8C"/>
    <w:rsid w:val="007820AF"/>
    <w:rsid w:val="00784247"/>
    <w:rsid w:val="00787811"/>
    <w:rsid w:val="0079409A"/>
    <w:rsid w:val="0079509E"/>
    <w:rsid w:val="00797FA5"/>
    <w:rsid w:val="007A0EB5"/>
    <w:rsid w:val="007A61E7"/>
    <w:rsid w:val="007A78FB"/>
    <w:rsid w:val="007A7BB5"/>
    <w:rsid w:val="007A7EBB"/>
    <w:rsid w:val="007B121F"/>
    <w:rsid w:val="007B2192"/>
    <w:rsid w:val="007B32DC"/>
    <w:rsid w:val="007B331E"/>
    <w:rsid w:val="007B45A0"/>
    <w:rsid w:val="007B4802"/>
    <w:rsid w:val="007B6FE8"/>
    <w:rsid w:val="007B7048"/>
    <w:rsid w:val="007B7A44"/>
    <w:rsid w:val="007C1B20"/>
    <w:rsid w:val="007C24AF"/>
    <w:rsid w:val="007D0796"/>
    <w:rsid w:val="007D674F"/>
    <w:rsid w:val="007D70FA"/>
    <w:rsid w:val="007E01AF"/>
    <w:rsid w:val="007E271F"/>
    <w:rsid w:val="007E5D04"/>
    <w:rsid w:val="007E7F8E"/>
    <w:rsid w:val="007F0355"/>
    <w:rsid w:val="0080131F"/>
    <w:rsid w:val="008038C8"/>
    <w:rsid w:val="00803CC3"/>
    <w:rsid w:val="00805784"/>
    <w:rsid w:val="00806D85"/>
    <w:rsid w:val="00811294"/>
    <w:rsid w:val="008138A0"/>
    <w:rsid w:val="008161AE"/>
    <w:rsid w:val="00816776"/>
    <w:rsid w:val="00817BB6"/>
    <w:rsid w:val="00820437"/>
    <w:rsid w:val="00820860"/>
    <w:rsid w:val="008324A7"/>
    <w:rsid w:val="00832502"/>
    <w:rsid w:val="00833CDB"/>
    <w:rsid w:val="00834F11"/>
    <w:rsid w:val="00836A2A"/>
    <w:rsid w:val="00836D5F"/>
    <w:rsid w:val="00836F09"/>
    <w:rsid w:val="00841891"/>
    <w:rsid w:val="00842220"/>
    <w:rsid w:val="008459F1"/>
    <w:rsid w:val="008517F2"/>
    <w:rsid w:val="0085552E"/>
    <w:rsid w:val="00860700"/>
    <w:rsid w:val="00865470"/>
    <w:rsid w:val="008663A2"/>
    <w:rsid w:val="0087102B"/>
    <w:rsid w:val="00872543"/>
    <w:rsid w:val="008834E8"/>
    <w:rsid w:val="00890FC3"/>
    <w:rsid w:val="008920DE"/>
    <w:rsid w:val="0089325E"/>
    <w:rsid w:val="008A0B93"/>
    <w:rsid w:val="008A31F9"/>
    <w:rsid w:val="008D2DBC"/>
    <w:rsid w:val="008D64A0"/>
    <w:rsid w:val="008E02C3"/>
    <w:rsid w:val="008E252D"/>
    <w:rsid w:val="008E54D0"/>
    <w:rsid w:val="008F0A3A"/>
    <w:rsid w:val="008F1DE1"/>
    <w:rsid w:val="008F477F"/>
    <w:rsid w:val="0090677E"/>
    <w:rsid w:val="00906CE9"/>
    <w:rsid w:val="00907676"/>
    <w:rsid w:val="0091239E"/>
    <w:rsid w:val="00922AAF"/>
    <w:rsid w:val="00924D1B"/>
    <w:rsid w:val="00926CAF"/>
    <w:rsid w:val="009304C8"/>
    <w:rsid w:val="00932FAE"/>
    <w:rsid w:val="00935286"/>
    <w:rsid w:val="00946D9C"/>
    <w:rsid w:val="00950686"/>
    <w:rsid w:val="00950CD5"/>
    <w:rsid w:val="0096384A"/>
    <w:rsid w:val="009655DC"/>
    <w:rsid w:val="009668D6"/>
    <w:rsid w:val="00966FB8"/>
    <w:rsid w:val="00967288"/>
    <w:rsid w:val="00967D4F"/>
    <w:rsid w:val="00974471"/>
    <w:rsid w:val="009745DD"/>
    <w:rsid w:val="009771A2"/>
    <w:rsid w:val="009774B4"/>
    <w:rsid w:val="00981E52"/>
    <w:rsid w:val="009820CE"/>
    <w:rsid w:val="009825F8"/>
    <w:rsid w:val="009878C1"/>
    <w:rsid w:val="00992C3F"/>
    <w:rsid w:val="00995184"/>
    <w:rsid w:val="00997024"/>
    <w:rsid w:val="009A1200"/>
    <w:rsid w:val="009A15C9"/>
    <w:rsid w:val="009A2A34"/>
    <w:rsid w:val="009A3A2B"/>
    <w:rsid w:val="009A4C88"/>
    <w:rsid w:val="009B09CE"/>
    <w:rsid w:val="009B0ED7"/>
    <w:rsid w:val="009B0F53"/>
    <w:rsid w:val="009B13C8"/>
    <w:rsid w:val="009C21E3"/>
    <w:rsid w:val="009C5233"/>
    <w:rsid w:val="009C6718"/>
    <w:rsid w:val="009D12F1"/>
    <w:rsid w:val="009D4642"/>
    <w:rsid w:val="009D5A50"/>
    <w:rsid w:val="009D7D80"/>
    <w:rsid w:val="009E206D"/>
    <w:rsid w:val="009F5C76"/>
    <w:rsid w:val="009F5D9D"/>
    <w:rsid w:val="00A026F3"/>
    <w:rsid w:val="00A04DE5"/>
    <w:rsid w:val="00A0601B"/>
    <w:rsid w:val="00A079EF"/>
    <w:rsid w:val="00A104DC"/>
    <w:rsid w:val="00A159A9"/>
    <w:rsid w:val="00A24FAE"/>
    <w:rsid w:val="00A32518"/>
    <w:rsid w:val="00A33F48"/>
    <w:rsid w:val="00A34573"/>
    <w:rsid w:val="00A37195"/>
    <w:rsid w:val="00A41CC8"/>
    <w:rsid w:val="00A439E8"/>
    <w:rsid w:val="00A510A8"/>
    <w:rsid w:val="00A52DA5"/>
    <w:rsid w:val="00A605DE"/>
    <w:rsid w:val="00A65C64"/>
    <w:rsid w:val="00A66ADA"/>
    <w:rsid w:val="00A70D78"/>
    <w:rsid w:val="00A72177"/>
    <w:rsid w:val="00A737D6"/>
    <w:rsid w:val="00A73923"/>
    <w:rsid w:val="00A73C1E"/>
    <w:rsid w:val="00A7532E"/>
    <w:rsid w:val="00A75CFA"/>
    <w:rsid w:val="00A76468"/>
    <w:rsid w:val="00A768D8"/>
    <w:rsid w:val="00A80550"/>
    <w:rsid w:val="00A85558"/>
    <w:rsid w:val="00A8614B"/>
    <w:rsid w:val="00A906BF"/>
    <w:rsid w:val="00A9230E"/>
    <w:rsid w:val="00A9427E"/>
    <w:rsid w:val="00A957BA"/>
    <w:rsid w:val="00AA049F"/>
    <w:rsid w:val="00AA11E9"/>
    <w:rsid w:val="00AA1820"/>
    <w:rsid w:val="00AA7DCC"/>
    <w:rsid w:val="00AB1C04"/>
    <w:rsid w:val="00AC610C"/>
    <w:rsid w:val="00AC7343"/>
    <w:rsid w:val="00AD5A45"/>
    <w:rsid w:val="00AE47DD"/>
    <w:rsid w:val="00AE5322"/>
    <w:rsid w:val="00AF11A1"/>
    <w:rsid w:val="00AF1BD0"/>
    <w:rsid w:val="00B012AA"/>
    <w:rsid w:val="00B0141D"/>
    <w:rsid w:val="00B01F34"/>
    <w:rsid w:val="00B0373E"/>
    <w:rsid w:val="00B15A58"/>
    <w:rsid w:val="00B21359"/>
    <w:rsid w:val="00B22543"/>
    <w:rsid w:val="00B230E6"/>
    <w:rsid w:val="00B24A76"/>
    <w:rsid w:val="00B34B61"/>
    <w:rsid w:val="00B35F05"/>
    <w:rsid w:val="00B43F37"/>
    <w:rsid w:val="00B536DB"/>
    <w:rsid w:val="00B54730"/>
    <w:rsid w:val="00B603D6"/>
    <w:rsid w:val="00B64ED8"/>
    <w:rsid w:val="00B66AFD"/>
    <w:rsid w:val="00B67CD2"/>
    <w:rsid w:val="00B71134"/>
    <w:rsid w:val="00B715FF"/>
    <w:rsid w:val="00B80FE5"/>
    <w:rsid w:val="00B82434"/>
    <w:rsid w:val="00B83A6C"/>
    <w:rsid w:val="00B92263"/>
    <w:rsid w:val="00B92939"/>
    <w:rsid w:val="00B93EC4"/>
    <w:rsid w:val="00BA1E09"/>
    <w:rsid w:val="00BA208C"/>
    <w:rsid w:val="00BB09A1"/>
    <w:rsid w:val="00BB2960"/>
    <w:rsid w:val="00BB2CF2"/>
    <w:rsid w:val="00BB4AA6"/>
    <w:rsid w:val="00BB683D"/>
    <w:rsid w:val="00BC035C"/>
    <w:rsid w:val="00BC2DDF"/>
    <w:rsid w:val="00BC6318"/>
    <w:rsid w:val="00BD3C41"/>
    <w:rsid w:val="00BE0324"/>
    <w:rsid w:val="00BF0D24"/>
    <w:rsid w:val="00C019DC"/>
    <w:rsid w:val="00C043A2"/>
    <w:rsid w:val="00C04DF0"/>
    <w:rsid w:val="00C10E1C"/>
    <w:rsid w:val="00C12C25"/>
    <w:rsid w:val="00C12CE4"/>
    <w:rsid w:val="00C14239"/>
    <w:rsid w:val="00C20700"/>
    <w:rsid w:val="00C23B9A"/>
    <w:rsid w:val="00C246E9"/>
    <w:rsid w:val="00C30039"/>
    <w:rsid w:val="00C30F18"/>
    <w:rsid w:val="00C374E1"/>
    <w:rsid w:val="00C425E9"/>
    <w:rsid w:val="00C42CB9"/>
    <w:rsid w:val="00C46A9B"/>
    <w:rsid w:val="00C47FD0"/>
    <w:rsid w:val="00C502A3"/>
    <w:rsid w:val="00C50A2D"/>
    <w:rsid w:val="00C5137D"/>
    <w:rsid w:val="00C53404"/>
    <w:rsid w:val="00C547C3"/>
    <w:rsid w:val="00C629E0"/>
    <w:rsid w:val="00C650F3"/>
    <w:rsid w:val="00C6587E"/>
    <w:rsid w:val="00C668EC"/>
    <w:rsid w:val="00C815CF"/>
    <w:rsid w:val="00C82682"/>
    <w:rsid w:val="00C86908"/>
    <w:rsid w:val="00C86AAD"/>
    <w:rsid w:val="00C94422"/>
    <w:rsid w:val="00CA61A5"/>
    <w:rsid w:val="00CA6982"/>
    <w:rsid w:val="00CB2296"/>
    <w:rsid w:val="00CB71E4"/>
    <w:rsid w:val="00CC12DA"/>
    <w:rsid w:val="00CC2EF2"/>
    <w:rsid w:val="00CC3658"/>
    <w:rsid w:val="00CC43BC"/>
    <w:rsid w:val="00CC609A"/>
    <w:rsid w:val="00CC7774"/>
    <w:rsid w:val="00CD2EFC"/>
    <w:rsid w:val="00CD3A0D"/>
    <w:rsid w:val="00CD3C09"/>
    <w:rsid w:val="00CE41DA"/>
    <w:rsid w:val="00CF40A1"/>
    <w:rsid w:val="00CF5EF1"/>
    <w:rsid w:val="00D010E9"/>
    <w:rsid w:val="00D01BD2"/>
    <w:rsid w:val="00D0421A"/>
    <w:rsid w:val="00D05A7D"/>
    <w:rsid w:val="00D07735"/>
    <w:rsid w:val="00D12BE2"/>
    <w:rsid w:val="00D1460F"/>
    <w:rsid w:val="00D14DB5"/>
    <w:rsid w:val="00D153DC"/>
    <w:rsid w:val="00D16A6C"/>
    <w:rsid w:val="00D20031"/>
    <w:rsid w:val="00D20D05"/>
    <w:rsid w:val="00D22530"/>
    <w:rsid w:val="00D24CBD"/>
    <w:rsid w:val="00D25E88"/>
    <w:rsid w:val="00D262A2"/>
    <w:rsid w:val="00D31FCF"/>
    <w:rsid w:val="00D34344"/>
    <w:rsid w:val="00D3557E"/>
    <w:rsid w:val="00D4561D"/>
    <w:rsid w:val="00D464AF"/>
    <w:rsid w:val="00D479DB"/>
    <w:rsid w:val="00D47CCB"/>
    <w:rsid w:val="00D51AFD"/>
    <w:rsid w:val="00D553B4"/>
    <w:rsid w:val="00D5621C"/>
    <w:rsid w:val="00D5686E"/>
    <w:rsid w:val="00D56A3C"/>
    <w:rsid w:val="00D605E1"/>
    <w:rsid w:val="00D655B2"/>
    <w:rsid w:val="00D659FF"/>
    <w:rsid w:val="00D755CB"/>
    <w:rsid w:val="00D7592D"/>
    <w:rsid w:val="00D87A3D"/>
    <w:rsid w:val="00D92AE0"/>
    <w:rsid w:val="00D936C1"/>
    <w:rsid w:val="00D94CF2"/>
    <w:rsid w:val="00D966B9"/>
    <w:rsid w:val="00DA5220"/>
    <w:rsid w:val="00DB0949"/>
    <w:rsid w:val="00DB1128"/>
    <w:rsid w:val="00DB1C70"/>
    <w:rsid w:val="00DB5842"/>
    <w:rsid w:val="00DB731A"/>
    <w:rsid w:val="00DC4D83"/>
    <w:rsid w:val="00DE56AA"/>
    <w:rsid w:val="00DE6454"/>
    <w:rsid w:val="00DE6540"/>
    <w:rsid w:val="00DF0133"/>
    <w:rsid w:val="00DF058D"/>
    <w:rsid w:val="00DF2E61"/>
    <w:rsid w:val="00DF5281"/>
    <w:rsid w:val="00DF5A82"/>
    <w:rsid w:val="00DF706B"/>
    <w:rsid w:val="00E010C1"/>
    <w:rsid w:val="00E04FA2"/>
    <w:rsid w:val="00E06EC1"/>
    <w:rsid w:val="00E074DB"/>
    <w:rsid w:val="00E07B06"/>
    <w:rsid w:val="00E13C76"/>
    <w:rsid w:val="00E140DC"/>
    <w:rsid w:val="00E21C6B"/>
    <w:rsid w:val="00E22DB2"/>
    <w:rsid w:val="00E27D81"/>
    <w:rsid w:val="00E3387F"/>
    <w:rsid w:val="00E35E36"/>
    <w:rsid w:val="00E369F4"/>
    <w:rsid w:val="00E37A5B"/>
    <w:rsid w:val="00E422A7"/>
    <w:rsid w:val="00E4381B"/>
    <w:rsid w:val="00E5394C"/>
    <w:rsid w:val="00E562F2"/>
    <w:rsid w:val="00E60EC6"/>
    <w:rsid w:val="00E61D0A"/>
    <w:rsid w:val="00E61E2C"/>
    <w:rsid w:val="00E64CB6"/>
    <w:rsid w:val="00E65FBE"/>
    <w:rsid w:val="00E802F2"/>
    <w:rsid w:val="00E80794"/>
    <w:rsid w:val="00E84E40"/>
    <w:rsid w:val="00E90E0D"/>
    <w:rsid w:val="00E925A0"/>
    <w:rsid w:val="00E9484D"/>
    <w:rsid w:val="00EA1C93"/>
    <w:rsid w:val="00EA41F8"/>
    <w:rsid w:val="00EA61A8"/>
    <w:rsid w:val="00EB70EB"/>
    <w:rsid w:val="00EC4B31"/>
    <w:rsid w:val="00EC52DB"/>
    <w:rsid w:val="00ED0070"/>
    <w:rsid w:val="00ED23E9"/>
    <w:rsid w:val="00ED7A7A"/>
    <w:rsid w:val="00EE03DE"/>
    <w:rsid w:val="00EE03E4"/>
    <w:rsid w:val="00EF27E3"/>
    <w:rsid w:val="00EF290A"/>
    <w:rsid w:val="00EF6476"/>
    <w:rsid w:val="00F0231E"/>
    <w:rsid w:val="00F042DD"/>
    <w:rsid w:val="00F05199"/>
    <w:rsid w:val="00F06E37"/>
    <w:rsid w:val="00F22982"/>
    <w:rsid w:val="00F2337D"/>
    <w:rsid w:val="00F30C9F"/>
    <w:rsid w:val="00F34739"/>
    <w:rsid w:val="00F349F3"/>
    <w:rsid w:val="00F35FAE"/>
    <w:rsid w:val="00F36AFC"/>
    <w:rsid w:val="00F37797"/>
    <w:rsid w:val="00F435B9"/>
    <w:rsid w:val="00F44244"/>
    <w:rsid w:val="00F46F15"/>
    <w:rsid w:val="00F47B27"/>
    <w:rsid w:val="00F5135B"/>
    <w:rsid w:val="00F5347C"/>
    <w:rsid w:val="00F57354"/>
    <w:rsid w:val="00F5782B"/>
    <w:rsid w:val="00F612CA"/>
    <w:rsid w:val="00F642B3"/>
    <w:rsid w:val="00F651D1"/>
    <w:rsid w:val="00F7142E"/>
    <w:rsid w:val="00F74A56"/>
    <w:rsid w:val="00F928E2"/>
    <w:rsid w:val="00F92D93"/>
    <w:rsid w:val="00F93397"/>
    <w:rsid w:val="00F93AD6"/>
    <w:rsid w:val="00F96F01"/>
    <w:rsid w:val="00F97938"/>
    <w:rsid w:val="00FA0D4A"/>
    <w:rsid w:val="00FA2CE7"/>
    <w:rsid w:val="00FA31ED"/>
    <w:rsid w:val="00FA328A"/>
    <w:rsid w:val="00FA5220"/>
    <w:rsid w:val="00FA5A2A"/>
    <w:rsid w:val="00FA5BBD"/>
    <w:rsid w:val="00FA6188"/>
    <w:rsid w:val="00FB4783"/>
    <w:rsid w:val="00FB491E"/>
    <w:rsid w:val="00FB7AB9"/>
    <w:rsid w:val="00FC1E73"/>
    <w:rsid w:val="00FC3BD4"/>
    <w:rsid w:val="00FC64C5"/>
    <w:rsid w:val="00FC7324"/>
    <w:rsid w:val="00FC792A"/>
    <w:rsid w:val="00FD5490"/>
    <w:rsid w:val="00FD5E3D"/>
    <w:rsid w:val="00FD7827"/>
    <w:rsid w:val="00FE28BE"/>
    <w:rsid w:val="00FE3B86"/>
    <w:rsid w:val="00FF0189"/>
    <w:rsid w:val="00FF2D89"/>
    <w:rsid w:val="00FF3396"/>
    <w:rsid w:val="00FF4A38"/>
    <w:rsid w:val="00FF66F3"/>
    <w:rsid w:val="00FF7E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F62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Heading 1 Char"/>
    <w:basedOn w:val="a"/>
    <w:next w:val="a"/>
    <w:link w:val="10"/>
    <w:uiPriority w:val="99"/>
    <w:qFormat/>
    <w:rsid w:val="0053204C"/>
    <w:pPr>
      <w:keepNext/>
      <w:jc w:val="center"/>
      <w:outlineLvl w:val="0"/>
    </w:pPr>
    <w:rPr>
      <w:b/>
      <w:bCs/>
      <w:sz w:val="36"/>
      <w:szCs w:val="36"/>
    </w:rPr>
  </w:style>
  <w:style w:type="paragraph" w:styleId="2">
    <w:name w:val="heading 2"/>
    <w:aliases w:val="Heading 2 Char"/>
    <w:basedOn w:val="a"/>
    <w:next w:val="a"/>
    <w:link w:val="20"/>
    <w:uiPriority w:val="99"/>
    <w:qFormat/>
    <w:rsid w:val="0053204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aliases w:val="Heading 3 Char"/>
    <w:basedOn w:val="a"/>
    <w:next w:val="a"/>
    <w:link w:val="30"/>
    <w:uiPriority w:val="99"/>
    <w:qFormat/>
    <w:rsid w:val="0053204C"/>
    <w:pPr>
      <w:keepNext/>
      <w:jc w:val="center"/>
      <w:outlineLvl w:val="2"/>
    </w:pPr>
    <w:rPr>
      <w:b/>
      <w:bCs/>
      <w:sz w:val="44"/>
      <w:szCs w:val="44"/>
    </w:rPr>
  </w:style>
  <w:style w:type="paragraph" w:styleId="5">
    <w:name w:val="heading 5"/>
    <w:aliases w:val="Heading 5 Char"/>
    <w:basedOn w:val="a"/>
    <w:next w:val="a"/>
    <w:link w:val="50"/>
    <w:uiPriority w:val="99"/>
    <w:qFormat/>
    <w:rsid w:val="0053204C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eading 1 Char Знак"/>
    <w:basedOn w:val="a0"/>
    <w:link w:val="1"/>
    <w:uiPriority w:val="99"/>
    <w:locked/>
    <w:rsid w:val="0053204C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20">
    <w:name w:val="Заголовок 2 Знак"/>
    <w:aliases w:val="Heading 2 Char Знак"/>
    <w:basedOn w:val="a0"/>
    <w:link w:val="2"/>
    <w:uiPriority w:val="99"/>
    <w:locked/>
    <w:rsid w:val="0053204C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aliases w:val="Heading 3 Char Знак"/>
    <w:basedOn w:val="a0"/>
    <w:link w:val="3"/>
    <w:uiPriority w:val="99"/>
    <w:locked/>
    <w:rsid w:val="0053204C"/>
    <w:rPr>
      <w:rFonts w:ascii="Times New Roman" w:hAnsi="Times New Roman" w:cs="Times New Roman"/>
      <w:b/>
      <w:bCs/>
      <w:sz w:val="44"/>
      <w:szCs w:val="44"/>
      <w:lang w:eastAsia="ru-RU"/>
    </w:rPr>
  </w:style>
  <w:style w:type="character" w:customStyle="1" w:styleId="50">
    <w:name w:val="Заголовок 5 Знак"/>
    <w:aliases w:val="Heading 5 Char Знак"/>
    <w:basedOn w:val="a0"/>
    <w:link w:val="5"/>
    <w:uiPriority w:val="99"/>
    <w:locked/>
    <w:rsid w:val="0053204C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51">
    <w:name w:val="çàãîëîâîê 5"/>
    <w:basedOn w:val="a"/>
    <w:next w:val="a"/>
    <w:uiPriority w:val="99"/>
    <w:rsid w:val="00454F62"/>
    <w:pPr>
      <w:keepNext/>
      <w:spacing w:before="120"/>
    </w:pPr>
    <w:rPr>
      <w:sz w:val="28"/>
    </w:rPr>
  </w:style>
  <w:style w:type="paragraph" w:customStyle="1" w:styleId="ConsNormal">
    <w:name w:val="ConsNormal"/>
    <w:rsid w:val="00454F62"/>
    <w:pPr>
      <w:widowControl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3">
    <w:name w:val="header"/>
    <w:aliases w:val="Знак2 Знак Знак,Знак2 Знак,Знак2"/>
    <w:basedOn w:val="a"/>
    <w:link w:val="a4"/>
    <w:uiPriority w:val="99"/>
    <w:unhideWhenUsed/>
    <w:rsid w:val="00C3003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2 Знак Знак Знак,Знак2 Знак Знак1,Знак2 Знак1"/>
    <w:basedOn w:val="a0"/>
    <w:link w:val="a3"/>
    <w:uiPriority w:val="99"/>
    <w:locked/>
    <w:rsid w:val="00C30039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footer"/>
    <w:aliases w:val="Знак1 Знак Знак,Знак1 Знак,Знак1"/>
    <w:basedOn w:val="a"/>
    <w:link w:val="a6"/>
    <w:uiPriority w:val="99"/>
    <w:unhideWhenUsed/>
    <w:rsid w:val="00C3003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aliases w:val="Знак1 Знак Знак Знак,Знак1 Знак Знак1,Знак1 Знак1"/>
    <w:basedOn w:val="a0"/>
    <w:link w:val="a5"/>
    <w:uiPriority w:val="99"/>
    <w:locked/>
    <w:rsid w:val="00C30039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7">
    <w:name w:val="Знак Знак Знак"/>
    <w:basedOn w:val="a"/>
    <w:uiPriority w:val="99"/>
    <w:rsid w:val="0053204C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HTML">
    <w:name w:val="HTML Preformatted"/>
    <w:aliases w:val="Знак,Стандартный HTML Знак Знак,Знак Знак Знак2 Знак,Стандартный HTML Знак1,Знак Знак Знак Знак"/>
    <w:basedOn w:val="a"/>
    <w:link w:val="HTML0"/>
    <w:uiPriority w:val="99"/>
    <w:rsid w:val="005320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4"/>
      <w:szCs w:val="24"/>
    </w:rPr>
  </w:style>
  <w:style w:type="character" w:customStyle="1" w:styleId="HTML0">
    <w:name w:val="Стандартный HTML Знак"/>
    <w:aliases w:val="Знак Знак,Стандартный HTML Знак Знак Знак,Знак Знак Знак2 Знак Знак,Стандартный HTML Знак1 Знак,Знак Знак Знак Знак Знак"/>
    <w:basedOn w:val="a0"/>
    <w:link w:val="HTML"/>
    <w:uiPriority w:val="99"/>
    <w:locked/>
    <w:rsid w:val="0053204C"/>
    <w:rPr>
      <w:rFonts w:ascii="Courier New" w:hAnsi="Courier New" w:cs="Courier New"/>
      <w:sz w:val="24"/>
      <w:szCs w:val="24"/>
      <w:lang w:eastAsia="ru-RU"/>
    </w:rPr>
  </w:style>
  <w:style w:type="character" w:styleId="a8">
    <w:name w:val="page number"/>
    <w:basedOn w:val="a0"/>
    <w:uiPriority w:val="99"/>
    <w:rsid w:val="0053204C"/>
    <w:rPr>
      <w:rFonts w:cs="Times New Roman"/>
    </w:rPr>
  </w:style>
  <w:style w:type="paragraph" w:styleId="a9">
    <w:name w:val="Title"/>
    <w:aliases w:val="Название Знак Знак"/>
    <w:basedOn w:val="a"/>
    <w:link w:val="11"/>
    <w:uiPriority w:val="10"/>
    <w:qFormat/>
    <w:rsid w:val="0053204C"/>
    <w:pPr>
      <w:jc w:val="center"/>
    </w:pPr>
    <w:rPr>
      <w:sz w:val="28"/>
      <w:szCs w:val="28"/>
    </w:rPr>
  </w:style>
  <w:style w:type="character" w:customStyle="1" w:styleId="HeaderChar">
    <w:name w:val="Header Char"/>
    <w:aliases w:val="Знак2 Char"/>
    <w:basedOn w:val="12"/>
    <w:uiPriority w:val="99"/>
    <w:rsid w:val="00842220"/>
    <w:rPr>
      <w:rFonts w:ascii="Times New Roman" w:hAnsi="Times New Roman" w:cs="Times New Roman"/>
      <w:sz w:val="20"/>
      <w:szCs w:val="20"/>
    </w:rPr>
  </w:style>
  <w:style w:type="character" w:customStyle="1" w:styleId="HTML2">
    <w:name w:val="Стандартный HTML Знак2"/>
    <w:aliases w:val="Знак Знак1,Стандартный HTML Знак Знак Знак1,Стандартный HTML Знак Знак1,Знак Знак Знак2 Знак Знак1,Стандартный HTML Знак1 Знак1,Знак Знак Знак Знак Знак1"/>
    <w:basedOn w:val="12"/>
    <w:uiPriority w:val="99"/>
    <w:rsid w:val="00842220"/>
    <w:rPr>
      <w:rFonts w:ascii="Courier New" w:hAnsi="Courier New" w:cs="Courier New"/>
      <w:sz w:val="24"/>
      <w:szCs w:val="24"/>
      <w:lang w:val="ru-RU" w:eastAsia="ar-SA" w:bidi="ar-SA"/>
    </w:rPr>
  </w:style>
  <w:style w:type="character" w:customStyle="1" w:styleId="12">
    <w:name w:val="Основной шрифт абзаца1"/>
    <w:rsid w:val="00842220"/>
  </w:style>
  <w:style w:type="character" w:customStyle="1" w:styleId="WW8Num2z1">
    <w:name w:val="WW8Num2z1"/>
    <w:rsid w:val="00842220"/>
  </w:style>
  <w:style w:type="character" w:customStyle="1" w:styleId="WW8Num2z0">
    <w:name w:val="WW8Num2z0"/>
    <w:rsid w:val="00842220"/>
  </w:style>
  <w:style w:type="character" w:customStyle="1" w:styleId="WW8Num1z1">
    <w:name w:val="WW8Num1z1"/>
    <w:rsid w:val="00842220"/>
  </w:style>
  <w:style w:type="character" w:customStyle="1" w:styleId="WW8Num1z0">
    <w:name w:val="WW8Num1z0"/>
    <w:rsid w:val="00842220"/>
  </w:style>
  <w:style w:type="paragraph" w:customStyle="1" w:styleId="ConsPlusNonformat">
    <w:name w:val="ConsPlusNonformat"/>
    <w:uiPriority w:val="99"/>
    <w:rsid w:val="0053204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Default">
    <w:name w:val="Default"/>
    <w:uiPriority w:val="99"/>
    <w:rsid w:val="005320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53204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customStyle="1" w:styleId="8">
    <w:name w:val="Знак Знак8"/>
    <w:basedOn w:val="a"/>
    <w:uiPriority w:val="99"/>
    <w:rsid w:val="0053204C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">
    <w:name w:val="Знак Знак Знак1"/>
    <w:basedOn w:val="a"/>
    <w:uiPriority w:val="99"/>
    <w:rsid w:val="0053204C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aa">
    <w:name w:val="List"/>
    <w:basedOn w:val="a"/>
    <w:uiPriority w:val="99"/>
    <w:rsid w:val="0053204C"/>
    <w:pPr>
      <w:ind w:left="283" w:hanging="283"/>
    </w:pPr>
  </w:style>
  <w:style w:type="paragraph" w:styleId="ab">
    <w:name w:val="Subtitle"/>
    <w:basedOn w:val="a"/>
    <w:link w:val="ac"/>
    <w:uiPriority w:val="99"/>
    <w:qFormat/>
    <w:rsid w:val="0053204C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c">
    <w:name w:val="Подзаголовок Знак"/>
    <w:basedOn w:val="a0"/>
    <w:link w:val="ab"/>
    <w:uiPriority w:val="99"/>
    <w:locked/>
    <w:rsid w:val="0053204C"/>
    <w:rPr>
      <w:rFonts w:ascii="Arial" w:hAnsi="Arial" w:cs="Arial"/>
      <w:sz w:val="24"/>
      <w:szCs w:val="24"/>
      <w:lang w:eastAsia="ru-RU"/>
    </w:rPr>
  </w:style>
  <w:style w:type="paragraph" w:customStyle="1" w:styleId="xl80">
    <w:name w:val="xl80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9">
    <w:name w:val="xl79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8">
    <w:name w:val="xl78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  <w:u w:val="single"/>
    </w:rPr>
  </w:style>
  <w:style w:type="paragraph" w:customStyle="1" w:styleId="xl77">
    <w:name w:val="xl77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styleId="ad">
    <w:name w:val="Balloon Text"/>
    <w:aliases w:val="Balloon Text Char"/>
    <w:basedOn w:val="a"/>
    <w:link w:val="ae"/>
    <w:uiPriority w:val="99"/>
    <w:rsid w:val="0053204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aliases w:val="Balloon Text Char Знак"/>
    <w:basedOn w:val="a0"/>
    <w:link w:val="ad"/>
    <w:uiPriority w:val="99"/>
    <w:locked/>
    <w:rsid w:val="0053204C"/>
    <w:rPr>
      <w:rFonts w:ascii="Tahoma" w:hAnsi="Tahoma" w:cs="Tahoma"/>
      <w:sz w:val="16"/>
      <w:szCs w:val="16"/>
      <w:lang w:eastAsia="ru-RU"/>
    </w:rPr>
  </w:style>
  <w:style w:type="paragraph" w:customStyle="1" w:styleId="xl76">
    <w:name w:val="xl76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5">
    <w:name w:val="xl75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4">
    <w:name w:val="xl74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3">
    <w:name w:val="xl73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2">
    <w:name w:val="xl72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1">
    <w:name w:val="xl71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0">
    <w:name w:val="xl70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69">
    <w:name w:val="xl69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53204C"/>
    <w:pP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53204C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53204C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5">
    <w:name w:val="xl65"/>
    <w:basedOn w:val="a"/>
    <w:uiPriority w:val="99"/>
    <w:rsid w:val="0053204C"/>
    <w:pPr>
      <w:spacing w:before="100" w:beforeAutospacing="1" w:after="100" w:afterAutospacing="1"/>
    </w:pPr>
    <w:rPr>
      <w:sz w:val="24"/>
      <w:szCs w:val="24"/>
    </w:rPr>
  </w:style>
  <w:style w:type="character" w:styleId="af">
    <w:name w:val="FollowedHyperlink"/>
    <w:basedOn w:val="a0"/>
    <w:uiPriority w:val="99"/>
    <w:rsid w:val="0053204C"/>
    <w:rPr>
      <w:rFonts w:cs="Times New Roman"/>
      <w:color w:val="800080"/>
      <w:u w:val="single"/>
    </w:rPr>
  </w:style>
  <w:style w:type="character" w:styleId="af0">
    <w:name w:val="Hyperlink"/>
    <w:basedOn w:val="a0"/>
    <w:uiPriority w:val="99"/>
    <w:rsid w:val="0053204C"/>
    <w:rPr>
      <w:rFonts w:cs="Times New Roman"/>
      <w:color w:val="0000FF"/>
      <w:u w:val="single"/>
    </w:rPr>
  </w:style>
  <w:style w:type="table" w:styleId="af1">
    <w:name w:val="Table Grid"/>
    <w:basedOn w:val="a1"/>
    <w:uiPriority w:val="99"/>
    <w:rsid w:val="0053204C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Cell">
    <w:name w:val="ConsCell"/>
    <w:uiPriority w:val="99"/>
    <w:rsid w:val="0053204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sz w:val="28"/>
      <w:szCs w:val="28"/>
      <w:lang w:eastAsia="ru-RU"/>
    </w:rPr>
  </w:style>
  <w:style w:type="paragraph" w:customStyle="1" w:styleId="ConsTitle">
    <w:name w:val="ConsTitle"/>
    <w:uiPriority w:val="99"/>
    <w:rsid w:val="0053204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ConsNonformat">
    <w:name w:val="ConsNonformat"/>
    <w:uiPriority w:val="99"/>
    <w:rsid w:val="0053204C"/>
    <w:pPr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80">
    <w:name w:val="çàãîëîâîê 8"/>
    <w:basedOn w:val="a"/>
    <w:next w:val="a"/>
    <w:uiPriority w:val="99"/>
    <w:rsid w:val="0053204C"/>
    <w:pPr>
      <w:keepNext/>
      <w:spacing w:before="120" w:line="360" w:lineRule="auto"/>
      <w:jc w:val="center"/>
    </w:pPr>
    <w:rPr>
      <w:sz w:val="24"/>
      <w:szCs w:val="24"/>
    </w:rPr>
  </w:style>
  <w:style w:type="paragraph" w:styleId="af2">
    <w:name w:val="Body Text"/>
    <w:aliases w:val="Основной текст Знак Знак,Основной текст Знак1 Знак,Основной текст Знак Знак Знак Знак,Основной текст Знак Знак Знак,Body Text Char"/>
    <w:basedOn w:val="a"/>
    <w:link w:val="af3"/>
    <w:uiPriority w:val="99"/>
    <w:rsid w:val="0053204C"/>
    <w:pPr>
      <w:spacing w:after="120"/>
    </w:pPr>
  </w:style>
  <w:style w:type="character" w:customStyle="1" w:styleId="af3">
    <w:name w:val="Основной текст Знак"/>
    <w:aliases w:val="Основной текст Знак Знак Знак1,Основной текст Знак1 Знак Знак,Основной текст Знак Знак Знак Знак Знак,Основной текст Знак Знак Знак Знак1,Body Text Char Знак"/>
    <w:basedOn w:val="a0"/>
    <w:link w:val="af2"/>
    <w:uiPriority w:val="99"/>
    <w:locked/>
    <w:rsid w:val="0053204C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204C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5">
    <w:name w:val="Îáû÷íûé"/>
    <w:uiPriority w:val="99"/>
    <w:rsid w:val="0053204C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paragraph" w:styleId="af6">
    <w:name w:val="No Spacing"/>
    <w:uiPriority w:val="99"/>
    <w:qFormat/>
    <w:rsid w:val="0053204C"/>
    <w:pPr>
      <w:spacing w:after="0" w:line="240" w:lineRule="auto"/>
    </w:pPr>
    <w:rPr>
      <w:rFonts w:ascii="Calibri" w:hAnsi="Calibri" w:cs="Calibri"/>
      <w:lang w:eastAsia="ru-RU"/>
    </w:rPr>
  </w:style>
  <w:style w:type="paragraph" w:customStyle="1" w:styleId="ConsPlusCell">
    <w:name w:val="ConsPlusCell"/>
    <w:rsid w:val="005320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f7">
    <w:name w:val="Название Знак"/>
    <w:aliases w:val="Название Знак Знак Знак,Название Знак1 Знак"/>
    <w:basedOn w:val="a0"/>
    <w:uiPriority w:val="10"/>
    <w:rsid w:val="0053204C"/>
    <w:rPr>
      <w:rFonts w:asciiTheme="majorHAnsi" w:eastAsiaTheme="majorEastAsia" w:hAnsiTheme="majorHAnsi" w:cs="Times New Roman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1">
    <w:name w:val="Название Знак1"/>
    <w:aliases w:val="Название Знак Знак Знак1"/>
    <w:basedOn w:val="a0"/>
    <w:link w:val="a9"/>
    <w:uiPriority w:val="99"/>
    <w:locked/>
    <w:rsid w:val="0053204C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HTMLPreformattedChar">
    <w:name w:val="HTML Preformatted Char"/>
    <w:basedOn w:val="12"/>
    <w:uiPriority w:val="99"/>
    <w:rsid w:val="00842220"/>
    <w:rPr>
      <w:rFonts w:ascii="Courier New" w:hAnsi="Courier New" w:cs="Courier New"/>
      <w:sz w:val="20"/>
      <w:szCs w:val="20"/>
    </w:rPr>
  </w:style>
  <w:style w:type="character" w:customStyle="1" w:styleId="TitleChar">
    <w:name w:val="Title Char"/>
    <w:basedOn w:val="12"/>
    <w:uiPriority w:val="99"/>
    <w:rsid w:val="00842220"/>
    <w:rPr>
      <w:rFonts w:ascii="Times New Roman" w:hAnsi="Times New Roman" w:cs="Times New Roman"/>
      <w:sz w:val="28"/>
      <w:szCs w:val="28"/>
    </w:rPr>
  </w:style>
  <w:style w:type="character" w:customStyle="1" w:styleId="FooterChar">
    <w:name w:val="Footer Char"/>
    <w:aliases w:val="Знак1 Char"/>
    <w:basedOn w:val="12"/>
    <w:uiPriority w:val="99"/>
    <w:rsid w:val="00842220"/>
    <w:rPr>
      <w:rFonts w:ascii="Times New Roman" w:hAnsi="Times New Roman" w:cs="Times New Roman"/>
      <w:sz w:val="24"/>
      <w:szCs w:val="24"/>
    </w:rPr>
  </w:style>
  <w:style w:type="paragraph" w:customStyle="1" w:styleId="14">
    <w:name w:val="Заголовок1"/>
    <w:basedOn w:val="a"/>
    <w:next w:val="af2"/>
    <w:rsid w:val="00842220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15">
    <w:name w:val="Название1"/>
    <w:basedOn w:val="a"/>
    <w:rsid w:val="00842220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16">
    <w:name w:val="Указатель1"/>
    <w:basedOn w:val="a"/>
    <w:rsid w:val="00842220"/>
    <w:pPr>
      <w:suppressLineNumbers/>
      <w:suppressAutoHyphens/>
    </w:pPr>
    <w:rPr>
      <w:rFonts w:cs="Mangal"/>
      <w:lang w:eastAsia="ar-SA"/>
    </w:rPr>
  </w:style>
  <w:style w:type="paragraph" w:customStyle="1" w:styleId="xl81">
    <w:name w:val="xl81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  <w:textAlignment w:val="top"/>
    </w:pPr>
    <w:rPr>
      <w:color w:val="000000"/>
      <w:sz w:val="24"/>
      <w:szCs w:val="24"/>
      <w:lang w:eastAsia="ar-SA"/>
    </w:rPr>
  </w:style>
  <w:style w:type="paragraph" w:customStyle="1" w:styleId="xl82">
    <w:name w:val="xl82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right"/>
      <w:textAlignment w:val="top"/>
    </w:pPr>
    <w:rPr>
      <w:color w:val="000000"/>
      <w:sz w:val="24"/>
      <w:szCs w:val="24"/>
      <w:lang w:eastAsia="ar-SA"/>
    </w:rPr>
  </w:style>
  <w:style w:type="paragraph" w:customStyle="1" w:styleId="xl83">
    <w:name w:val="xl83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textAlignment w:val="top"/>
    </w:pPr>
    <w:rPr>
      <w:b/>
      <w:bCs/>
      <w:color w:val="000000"/>
      <w:sz w:val="24"/>
      <w:szCs w:val="24"/>
      <w:lang w:eastAsia="ar-SA"/>
    </w:rPr>
  </w:style>
  <w:style w:type="paragraph" w:customStyle="1" w:styleId="xl84">
    <w:name w:val="xl84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textAlignment w:val="top"/>
    </w:pPr>
    <w:rPr>
      <w:b/>
      <w:bCs/>
      <w:i/>
      <w:iCs/>
      <w:color w:val="000000"/>
      <w:sz w:val="24"/>
      <w:szCs w:val="24"/>
      <w:lang w:eastAsia="ar-SA"/>
    </w:rPr>
  </w:style>
  <w:style w:type="paragraph" w:customStyle="1" w:styleId="xl85">
    <w:name w:val="xl85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b/>
      <w:bCs/>
      <w:color w:val="000000"/>
      <w:sz w:val="24"/>
      <w:szCs w:val="24"/>
      <w:lang w:eastAsia="ar-SA"/>
    </w:rPr>
  </w:style>
  <w:style w:type="paragraph" w:customStyle="1" w:styleId="xl86">
    <w:name w:val="xl86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b/>
      <w:bCs/>
      <w:i/>
      <w:iCs/>
      <w:color w:val="000000"/>
      <w:sz w:val="24"/>
      <w:szCs w:val="24"/>
      <w:lang w:eastAsia="ar-SA"/>
    </w:rPr>
  </w:style>
  <w:style w:type="paragraph" w:customStyle="1" w:styleId="17">
    <w:name w:val="Название объекта1"/>
    <w:basedOn w:val="a"/>
    <w:next w:val="a"/>
    <w:rsid w:val="00842220"/>
    <w:pPr>
      <w:suppressAutoHyphens/>
      <w:jc w:val="center"/>
    </w:pPr>
    <w:rPr>
      <w:rFonts w:ascii="Arial" w:hAnsi="Arial" w:cs="Arial"/>
      <w:b/>
      <w:bCs/>
      <w:sz w:val="56"/>
      <w:szCs w:val="56"/>
      <w:lang w:eastAsia="ar-SA"/>
    </w:rPr>
  </w:style>
  <w:style w:type="paragraph" w:customStyle="1" w:styleId="af8">
    <w:name w:val="Содержимое таблицы"/>
    <w:basedOn w:val="a"/>
    <w:rsid w:val="00842220"/>
    <w:pPr>
      <w:suppressLineNumbers/>
      <w:suppressAutoHyphens/>
    </w:pPr>
    <w:rPr>
      <w:lang w:eastAsia="ar-SA"/>
    </w:rPr>
  </w:style>
  <w:style w:type="paragraph" w:customStyle="1" w:styleId="af9">
    <w:name w:val="Заголовок таблицы"/>
    <w:basedOn w:val="af8"/>
    <w:rsid w:val="00842220"/>
    <w:pPr>
      <w:jc w:val="center"/>
    </w:pPr>
    <w:rPr>
      <w:b/>
      <w:bCs/>
    </w:rPr>
  </w:style>
  <w:style w:type="paragraph" w:customStyle="1" w:styleId="afa">
    <w:name w:val="Содержимое врезки"/>
    <w:basedOn w:val="af2"/>
    <w:rsid w:val="00842220"/>
    <w:pPr>
      <w:suppressAutoHyphens/>
      <w:spacing w:after="0"/>
      <w:jc w:val="both"/>
    </w:pPr>
    <w:rPr>
      <w:sz w:val="28"/>
      <w:szCs w:val="28"/>
      <w:lang w:eastAsia="ar-SA"/>
    </w:rPr>
  </w:style>
  <w:style w:type="paragraph" w:styleId="afb">
    <w:name w:val="caption"/>
    <w:basedOn w:val="a"/>
    <w:next w:val="a"/>
    <w:uiPriority w:val="35"/>
    <w:qFormat/>
    <w:rsid w:val="00616D61"/>
    <w:pPr>
      <w:jc w:val="center"/>
    </w:pPr>
    <w:rPr>
      <w:rFonts w:ascii="Arial" w:hAnsi="Arial" w:cs="Arial"/>
      <w:b/>
      <w:bCs/>
      <w:sz w:val="56"/>
      <w:szCs w:val="5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8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&#1089;&#1086;&#1074;&#1077;&#1090;%202016\&#1084;&#1072;&#1081;\&#1055;&#1088;&#1080;&#1083;&#1086;&#1078;&#1077;&#1085;&#1080;&#1077;%20&#1085;&#1072;%20&#1080;&#1102;&#1085;&#110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46DCAE-1EEC-4B3E-BAEE-577E05995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Приложение на июнь</Template>
  <TotalTime>128</TotalTime>
  <Pages>2</Pages>
  <Words>380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Смоленская областная Дума</Company>
  <LinksUpToDate>false</LinksUpToDate>
  <CharactersWithSpaces>2832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56</cp:revision>
  <cp:lastPrinted>2015-11-26T06:14:00Z</cp:lastPrinted>
  <dcterms:created xsi:type="dcterms:W3CDTF">2017-11-03T10:55:00Z</dcterms:created>
  <dcterms:modified xsi:type="dcterms:W3CDTF">2018-11-13T14:01:00Z</dcterms:modified>
</cp:coreProperties>
</file>